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0F" w:rsidRPr="007A5156" w:rsidRDefault="0057320F" w:rsidP="007A5156">
      <w:pPr>
        <w:shd w:val="clear" w:color="auto" w:fill="FFFFFF"/>
        <w:spacing w:after="0" w:line="240" w:lineRule="auto"/>
        <w:ind w:left="496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57320F" w:rsidRPr="007A5156" w:rsidRDefault="0057320F" w:rsidP="007A5156">
      <w:pPr>
        <w:shd w:val="clear" w:color="auto" w:fill="FFFFFF"/>
        <w:spacing w:after="0" w:line="240" w:lineRule="auto"/>
        <w:ind w:left="496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>постановлением Главы администрации</w:t>
      </w:r>
    </w:p>
    <w:p w:rsidR="0057320F" w:rsidRPr="007A5156" w:rsidRDefault="0057320F" w:rsidP="007A5156">
      <w:pPr>
        <w:shd w:val="clear" w:color="auto" w:fill="FFFFFF"/>
        <w:spacing w:after="0" w:line="240" w:lineRule="auto"/>
        <w:ind w:left="496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>города Байконур</w:t>
      </w:r>
    </w:p>
    <w:p w:rsidR="0057320F" w:rsidRPr="007A5156" w:rsidRDefault="0057320F" w:rsidP="007A5156">
      <w:pPr>
        <w:shd w:val="clear" w:color="auto" w:fill="FFFFFF"/>
        <w:spacing w:after="0" w:line="240" w:lineRule="auto"/>
        <w:ind w:left="4961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21 сентября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2015 г</w:t>
        </w:r>
      </w:smartTag>
      <w:r>
        <w:rPr>
          <w:rFonts w:ascii="Times New Roman" w:hAnsi="Times New Roman"/>
          <w:sz w:val="28"/>
          <w:szCs w:val="28"/>
          <w:lang w:eastAsia="ru-RU"/>
        </w:rPr>
        <w:t>.  № 200</w:t>
      </w:r>
    </w:p>
    <w:p w:rsidR="0057320F" w:rsidRDefault="0057320F" w:rsidP="007A515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7320F" w:rsidRPr="007A5156" w:rsidRDefault="0057320F" w:rsidP="007A515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7320F" w:rsidRPr="007A5156" w:rsidRDefault="0057320F" w:rsidP="007A515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A5156">
        <w:rPr>
          <w:rFonts w:ascii="Times New Roman" w:hAnsi="Times New Roman"/>
          <w:b/>
          <w:sz w:val="28"/>
          <w:szCs w:val="28"/>
          <w:lang w:eastAsia="ru-RU"/>
        </w:rPr>
        <w:t>АДМИНИСТРАТИВНЫЙРЕГЛАМЕНТ</w:t>
      </w:r>
    </w:p>
    <w:p w:rsidR="0057320F" w:rsidRPr="007A5156" w:rsidRDefault="0057320F" w:rsidP="007A515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3295"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предоставления государственной услуги по выдаче </w:t>
      </w:r>
      <w:r>
        <w:rPr>
          <w:rStyle w:val="Strong"/>
          <w:rFonts w:ascii="Times New Roman" w:hAnsi="Times New Roman"/>
          <w:sz w:val="28"/>
          <w:szCs w:val="28"/>
        </w:rPr>
        <w:t>разрешения на </w:t>
      </w:r>
      <w:r w:rsidRPr="00363295">
        <w:rPr>
          <w:rStyle w:val="Strong"/>
          <w:rFonts w:ascii="Times New Roman" w:hAnsi="Times New Roman"/>
          <w:sz w:val="28"/>
          <w:szCs w:val="28"/>
        </w:rPr>
        <w:t xml:space="preserve">заключение трудового договора с лицом, получающим общее </w:t>
      </w:r>
      <w:r>
        <w:rPr>
          <w:rStyle w:val="Strong"/>
          <w:rFonts w:ascii="Times New Roman" w:hAnsi="Times New Roman"/>
          <w:sz w:val="28"/>
          <w:szCs w:val="28"/>
        </w:rPr>
        <w:t>образование и </w:t>
      </w:r>
      <w:r w:rsidRPr="00363295">
        <w:rPr>
          <w:rStyle w:val="Strong"/>
          <w:rFonts w:ascii="Times New Roman" w:hAnsi="Times New Roman"/>
          <w:sz w:val="28"/>
          <w:szCs w:val="28"/>
        </w:rPr>
        <w:t>достигшим возраста чет</w:t>
      </w:r>
      <w:r>
        <w:rPr>
          <w:rStyle w:val="Strong"/>
          <w:rFonts w:ascii="Times New Roman" w:hAnsi="Times New Roman"/>
          <w:sz w:val="28"/>
          <w:szCs w:val="28"/>
        </w:rPr>
        <w:t>ырнадцати лет, для выполнения в </w:t>
      </w:r>
      <w:r w:rsidRPr="00363295">
        <w:rPr>
          <w:rStyle w:val="Strong"/>
          <w:rFonts w:ascii="Times New Roman" w:hAnsi="Times New Roman"/>
          <w:sz w:val="28"/>
          <w:szCs w:val="28"/>
        </w:rPr>
        <w:t>свободное от получения обра</w:t>
      </w:r>
      <w:r>
        <w:rPr>
          <w:rStyle w:val="Strong"/>
          <w:rFonts w:ascii="Times New Roman" w:hAnsi="Times New Roman"/>
          <w:sz w:val="28"/>
          <w:szCs w:val="28"/>
        </w:rPr>
        <w:t>зования время легкого труда, не </w:t>
      </w:r>
      <w:r w:rsidRPr="00363295">
        <w:rPr>
          <w:rStyle w:val="Strong"/>
          <w:rFonts w:ascii="Times New Roman" w:hAnsi="Times New Roman"/>
          <w:sz w:val="28"/>
          <w:szCs w:val="28"/>
        </w:rPr>
        <w:t>причиняющего вреда его здоровью и без ущерба для освоения образовательной программы</w:t>
      </w:r>
    </w:p>
    <w:p w:rsidR="0057320F" w:rsidRPr="007A5156" w:rsidRDefault="0057320F" w:rsidP="007A515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:rsidR="0057320F" w:rsidRDefault="0057320F" w:rsidP="007A515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smartTag w:uri="urn:schemas-microsoft-com:office:smarttags" w:element="metricconverter">
        <w:smartTagPr>
          <w:attr w:name="ProductID" w:val="2003 г"/>
        </w:smartTagPr>
        <w:r>
          <w:rPr>
            <w:rFonts w:ascii="Times New Roman" w:hAnsi="Times New Roman"/>
            <w:b/>
            <w:sz w:val="28"/>
            <w:szCs w:val="28"/>
            <w:shd w:val="clear" w:color="auto" w:fill="FFFFFF"/>
            <w:lang w:val="en-US" w:eastAsia="ru-RU"/>
          </w:rPr>
          <w:t>I</w:t>
        </w:r>
        <w:r>
          <w:rPr>
            <w:rFonts w:ascii="Times New Roman" w:hAnsi="Times New Roman"/>
            <w:b/>
            <w:sz w:val="28"/>
            <w:szCs w:val="28"/>
            <w:shd w:val="clear" w:color="auto" w:fill="FFFFFF"/>
            <w:lang w:eastAsia="ru-RU"/>
          </w:rPr>
          <w:t>.</w:t>
        </w:r>
      </w:smartTag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 </w:t>
      </w:r>
      <w:r w:rsidRPr="007A5156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ОБЩИЕ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7A5156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ПОЛОЖЕНИЯ</w:t>
      </w:r>
    </w:p>
    <w:p w:rsidR="0057320F" w:rsidRPr="007A5156" w:rsidRDefault="0057320F" w:rsidP="007A515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:rsidR="0057320F" w:rsidRDefault="0057320F" w:rsidP="00F00FE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1.1. </w:t>
      </w:r>
      <w:r w:rsidRPr="007A5156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Предмет регулирования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7A515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А</w:t>
      </w:r>
      <w:r w:rsidRPr="007A5156">
        <w:rPr>
          <w:rFonts w:ascii="Times New Roman" w:hAnsi="Times New Roman"/>
          <w:b/>
          <w:sz w:val="28"/>
          <w:szCs w:val="28"/>
        </w:rPr>
        <w:t xml:space="preserve">дминистративного регламента </w:t>
      </w:r>
      <w:r w:rsidRPr="00363295"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предоставления государственной услуги по выдаче </w:t>
      </w:r>
      <w:r>
        <w:rPr>
          <w:rStyle w:val="Strong"/>
          <w:rFonts w:ascii="Times New Roman" w:hAnsi="Times New Roman"/>
          <w:sz w:val="28"/>
          <w:szCs w:val="28"/>
        </w:rPr>
        <w:t>разрешения на </w:t>
      </w:r>
      <w:r w:rsidRPr="00363295">
        <w:rPr>
          <w:rStyle w:val="Strong"/>
          <w:rFonts w:ascii="Times New Roman" w:hAnsi="Times New Roman"/>
          <w:sz w:val="28"/>
          <w:szCs w:val="28"/>
        </w:rPr>
        <w:t>заключение трудового договора с лицом, получающим общее образование и достигшим возраста чет</w:t>
      </w:r>
      <w:r>
        <w:rPr>
          <w:rStyle w:val="Strong"/>
          <w:rFonts w:ascii="Times New Roman" w:hAnsi="Times New Roman"/>
          <w:sz w:val="28"/>
          <w:szCs w:val="28"/>
        </w:rPr>
        <w:t>ырнадцати лет, для выполнения в </w:t>
      </w:r>
      <w:r w:rsidRPr="00363295">
        <w:rPr>
          <w:rStyle w:val="Strong"/>
          <w:rFonts w:ascii="Times New Roman" w:hAnsi="Times New Roman"/>
          <w:sz w:val="28"/>
          <w:szCs w:val="28"/>
        </w:rPr>
        <w:t>свободное от получения обра</w:t>
      </w:r>
      <w:r>
        <w:rPr>
          <w:rStyle w:val="Strong"/>
          <w:rFonts w:ascii="Times New Roman" w:hAnsi="Times New Roman"/>
          <w:sz w:val="28"/>
          <w:szCs w:val="28"/>
        </w:rPr>
        <w:t>зования время легкого труда, не </w:t>
      </w:r>
      <w:r w:rsidRPr="00363295">
        <w:rPr>
          <w:rStyle w:val="Strong"/>
          <w:rFonts w:ascii="Times New Roman" w:hAnsi="Times New Roman"/>
          <w:sz w:val="28"/>
          <w:szCs w:val="28"/>
        </w:rPr>
        <w:t>причиняющего вреда его здоровью и без ущерба для освоения образовательной программы</w:t>
      </w:r>
    </w:p>
    <w:p w:rsidR="0057320F" w:rsidRPr="007A5156" w:rsidRDefault="0057320F" w:rsidP="00F00FE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1.1.1. </w:t>
      </w:r>
      <w:r w:rsidRPr="007A51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Предметом регулирования А</w:t>
      </w:r>
      <w:r w:rsidRPr="007A5156">
        <w:rPr>
          <w:rFonts w:ascii="Times New Roman" w:hAnsi="Times New Roman"/>
          <w:sz w:val="28"/>
          <w:szCs w:val="28"/>
        </w:rPr>
        <w:t xml:space="preserve">дминистративного регламента </w:t>
      </w:r>
      <w:r w:rsidRPr="00BB5CBC">
        <w:rPr>
          <w:rFonts w:ascii="Times New Roman" w:hAnsi="Times New Roman"/>
          <w:sz w:val="28"/>
          <w:szCs w:val="28"/>
          <w:lang w:eastAsia="ru-RU"/>
        </w:rPr>
        <w:t xml:space="preserve">предоставления государственной услуги по выдаче </w:t>
      </w:r>
      <w:r w:rsidRPr="00BB5CBC">
        <w:rPr>
          <w:rStyle w:val="Strong"/>
          <w:rFonts w:ascii="Times New Roman" w:hAnsi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</w:rPr>
        <w:t>(далее – Административный регламент)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A5156">
        <w:rPr>
          <w:rFonts w:ascii="Times New Roman" w:hAnsi="Times New Roman"/>
          <w:sz w:val="28"/>
          <w:szCs w:val="28"/>
        </w:rPr>
        <w:t>являются отношения, возникающие между Управлением образованием города Байконур, наделенн</w:t>
      </w:r>
      <w:r w:rsidRPr="007A5156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статусом органа опеки и </w:t>
      </w:r>
      <w:r w:rsidRPr="007A5156">
        <w:rPr>
          <w:rFonts w:ascii="Times New Roman" w:hAnsi="Times New Roman"/>
          <w:sz w:val="28"/>
          <w:szCs w:val="28"/>
        </w:rPr>
        <w:t>попечительства над несовершеннолетними (далее – Управление)</w:t>
      </w:r>
      <w:r>
        <w:rPr>
          <w:rFonts w:ascii="Times New Roman" w:hAnsi="Times New Roman"/>
          <w:sz w:val="28"/>
          <w:szCs w:val="28"/>
        </w:rPr>
        <w:t>, и </w:t>
      </w:r>
      <w:r w:rsidRPr="007A5156">
        <w:rPr>
          <w:rFonts w:ascii="Times New Roman" w:hAnsi="Times New Roman"/>
          <w:sz w:val="28"/>
          <w:szCs w:val="28"/>
        </w:rPr>
        <w:t xml:space="preserve">гражданами, связанные с предоставлением Управлением </w:t>
      </w:r>
      <w:r w:rsidRPr="00BB5CBC">
        <w:rPr>
          <w:rFonts w:ascii="Times New Roman" w:hAnsi="Times New Roman"/>
          <w:sz w:val="28"/>
          <w:szCs w:val="28"/>
          <w:lang w:eastAsia="ru-RU"/>
        </w:rPr>
        <w:t xml:space="preserve">государственной услуги по выдаче </w:t>
      </w:r>
      <w:r w:rsidRPr="00BB5CBC">
        <w:rPr>
          <w:rStyle w:val="Strong"/>
          <w:rFonts w:ascii="Times New Roman" w:hAnsi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</w:t>
      </w:r>
      <w:r>
        <w:rPr>
          <w:rStyle w:val="Strong"/>
          <w:rFonts w:ascii="Times New Roman" w:hAnsi="Times New Roman"/>
          <w:b w:val="0"/>
          <w:sz w:val="28"/>
          <w:szCs w:val="28"/>
        </w:rPr>
        <w:t>зования время легкого труда, не </w:t>
      </w:r>
      <w:r w:rsidRPr="00BB5CBC">
        <w:rPr>
          <w:rStyle w:val="Strong"/>
          <w:rFonts w:ascii="Times New Roman" w:hAnsi="Times New Roman"/>
          <w:b w:val="0"/>
          <w:sz w:val="28"/>
          <w:szCs w:val="28"/>
        </w:rPr>
        <w:t>причиняющего вреда его здоровью и без ущерба для освоения образовательной программы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</w:rPr>
        <w:t>(далее – государственная услуга).</w:t>
      </w:r>
    </w:p>
    <w:p w:rsidR="0057320F" w:rsidRPr="007A5156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>Государственная услуга предоставляется Управлением и осуществляется через его структурное подразделение – отдел по опеке и попечительству.</w:t>
      </w:r>
    </w:p>
    <w:p w:rsidR="0057320F" w:rsidRPr="00F450EE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>Конечным результатом предоставления государственной услуги является:</w:t>
      </w:r>
      <w:r w:rsidRPr="007A5156">
        <w:rPr>
          <w:rFonts w:ascii="Times New Roman" w:hAnsi="Times New Roman"/>
          <w:sz w:val="28"/>
          <w:szCs w:val="28"/>
          <w:lang w:eastAsia="ru-RU"/>
        </w:rPr>
        <w:tab/>
      </w:r>
      <w:r w:rsidRPr="00885B8A">
        <w:rPr>
          <w:rFonts w:ascii="Times New Roman" w:hAnsi="Times New Roman"/>
          <w:sz w:val="28"/>
          <w:szCs w:val="28"/>
          <w:lang w:eastAsia="ru-RU"/>
        </w:rPr>
        <w:t xml:space="preserve">выдача заявителю правового акта Управления </w:t>
      </w:r>
      <w:r w:rsidRPr="00885B8A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85B8A">
        <w:rPr>
          <w:rStyle w:val="Strong"/>
          <w:rFonts w:ascii="Times New Roman" w:hAnsi="Times New Roman"/>
          <w:b w:val="0"/>
          <w:sz w:val="28"/>
          <w:szCs w:val="28"/>
        </w:rPr>
        <w:t xml:space="preserve">разрешении </w:t>
      </w:r>
      <w:r w:rsidRPr="00BB5CBC">
        <w:rPr>
          <w:rStyle w:val="Strong"/>
          <w:rFonts w:ascii="Times New Roman" w:hAnsi="Times New Roman"/>
          <w:b w:val="0"/>
          <w:sz w:val="28"/>
          <w:szCs w:val="28"/>
        </w:rPr>
        <w:t>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</w:t>
      </w:r>
      <w:r w:rsidRPr="00885B8A">
        <w:rPr>
          <w:rFonts w:ascii="Times New Roman" w:hAnsi="Times New Roman"/>
          <w:sz w:val="28"/>
          <w:szCs w:val="28"/>
          <w:lang w:eastAsia="ru-RU"/>
        </w:rPr>
        <w:t>Распоряжение);</w:t>
      </w:r>
    </w:p>
    <w:p w:rsidR="0057320F" w:rsidRPr="007A5156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156">
        <w:rPr>
          <w:rFonts w:ascii="Times New Roman" w:hAnsi="Times New Roman"/>
          <w:sz w:val="28"/>
          <w:szCs w:val="28"/>
          <w:lang w:eastAsia="ru-RU"/>
        </w:rPr>
        <w:t xml:space="preserve">в случае принятия решения об отказе </w:t>
      </w:r>
      <w:r w:rsidRPr="007A5156">
        <w:rPr>
          <w:rFonts w:ascii="Times New Roman" w:hAnsi="Times New Roman"/>
          <w:sz w:val="28"/>
          <w:szCs w:val="28"/>
        </w:rPr>
        <w:t>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5156">
        <w:rPr>
          <w:rFonts w:ascii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заявителя </w:t>
      </w:r>
      <w:r w:rsidRPr="007A5156">
        <w:rPr>
          <w:rFonts w:ascii="Times New Roman" w:hAnsi="Times New Roman"/>
          <w:sz w:val="28"/>
          <w:szCs w:val="28"/>
          <w:lang w:eastAsia="ru-RU"/>
        </w:rPr>
        <w:t xml:space="preserve">о регистрации заявления и об отказе </w:t>
      </w:r>
      <w:r>
        <w:rPr>
          <w:rFonts w:ascii="Times New Roman" w:hAnsi="Times New Roman"/>
          <w:sz w:val="28"/>
          <w:szCs w:val="28"/>
          <w:lang w:eastAsia="ru-RU"/>
        </w:rPr>
        <w:t>в </w:t>
      </w:r>
      <w:r w:rsidRPr="007A5156">
        <w:rPr>
          <w:rFonts w:ascii="Times New Roman" w:hAnsi="Times New Roman"/>
          <w:sz w:val="28"/>
          <w:szCs w:val="28"/>
          <w:lang w:eastAsia="ru-RU"/>
        </w:rPr>
        <w:t>предоставлении государственной услуги.</w:t>
      </w:r>
    </w:p>
    <w:p w:rsidR="0057320F" w:rsidRPr="006B19C3" w:rsidRDefault="0057320F" w:rsidP="00EC0D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1.1.2.</w:t>
      </w:r>
      <w:r>
        <w:rPr>
          <w:rFonts w:ascii="Times New Roman" w:hAnsi="Times New Roman"/>
          <w:sz w:val="28"/>
          <w:szCs w:val="28"/>
        </w:rPr>
        <w:t> </w:t>
      </w:r>
      <w:r w:rsidRPr="006B19C3">
        <w:rPr>
          <w:rFonts w:ascii="Times New Roman" w:hAnsi="Times New Roman"/>
          <w:sz w:val="28"/>
          <w:szCs w:val="28"/>
        </w:rPr>
        <w:t>Административный реглам</w:t>
      </w:r>
      <w:r>
        <w:rPr>
          <w:rFonts w:ascii="Times New Roman" w:hAnsi="Times New Roman"/>
          <w:sz w:val="28"/>
          <w:szCs w:val="28"/>
        </w:rPr>
        <w:t>ент разработан в соответствии с </w:t>
      </w:r>
      <w:r w:rsidRPr="006B19C3">
        <w:rPr>
          <w:rFonts w:ascii="Times New Roman" w:hAnsi="Times New Roman"/>
          <w:sz w:val="28"/>
          <w:szCs w:val="28"/>
        </w:rPr>
        <w:t xml:space="preserve">Федеральным законом от 27 июля </w:t>
      </w:r>
      <w:smartTag w:uri="urn:schemas-microsoft-com:office:smarttags" w:element="metricconverter">
        <w:smartTagPr>
          <w:attr w:name="ProductID" w:val="2003 г"/>
        </w:smartTagPr>
        <w:r w:rsidRPr="006B19C3">
          <w:rPr>
            <w:rFonts w:ascii="Times New Roman" w:hAnsi="Times New Roman"/>
            <w:sz w:val="28"/>
            <w:szCs w:val="28"/>
          </w:rPr>
          <w:t>2010 г</w:t>
        </w:r>
      </w:smartTag>
      <w:r w:rsidRPr="006B19C3">
        <w:rPr>
          <w:rFonts w:ascii="Times New Roman" w:hAnsi="Times New Roman"/>
          <w:sz w:val="28"/>
          <w:szCs w:val="28"/>
        </w:rPr>
        <w:t xml:space="preserve">. № 210-ФЗ «Об организации предоставления государственных и муниципальных услуг» </w:t>
      </w:r>
      <w:r w:rsidRPr="00912ADD">
        <w:rPr>
          <w:rFonts w:ascii="Times New Roman" w:hAnsi="Times New Roman"/>
          <w:sz w:val="28"/>
          <w:szCs w:val="28"/>
        </w:rPr>
        <w:t>(Собрание законодательства Российской Федерации, 2010, № 31, ст. 4179; 2011,</w:t>
      </w:r>
      <w:r>
        <w:rPr>
          <w:rFonts w:ascii="Times New Roman" w:hAnsi="Times New Roman"/>
          <w:sz w:val="28"/>
          <w:szCs w:val="28"/>
        </w:rPr>
        <w:t xml:space="preserve"> № 15, ст. 2038; № 27, ст. 3873,</w:t>
      </w:r>
      <w:r w:rsidRPr="00912ADD">
        <w:rPr>
          <w:rFonts w:ascii="Times New Roman" w:hAnsi="Times New Roman"/>
          <w:sz w:val="28"/>
          <w:szCs w:val="28"/>
        </w:rPr>
        <w:t xml:space="preserve"> ст. 3880; № 29, ст. 4291; № 30, ст. 4587; № 49, ст. 7061; 2012, № 31, ст. 4322; 2013, № 14, ст. 1651; № 27, ст. 3477, ст. 3480; № 30, </w:t>
      </w:r>
      <w:r w:rsidRPr="00912ADD">
        <w:rPr>
          <w:rFonts w:ascii="Times New Roman" w:hAnsi="Times New Roman"/>
          <w:sz w:val="28"/>
          <w:szCs w:val="28"/>
        </w:rPr>
        <w:br/>
        <w:t xml:space="preserve">ст. 4084; № 51, ст. 6679; № 52, ст. 6952, ст. 6961, ст. 7009; 2014, № 26, ст. 3366; </w:t>
      </w:r>
      <w:r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z w:val="28"/>
          <w:szCs w:val="28"/>
        </w:rPr>
        <w:t>№ 30, ст. 4264</w:t>
      </w:r>
      <w:r>
        <w:rPr>
          <w:rFonts w:ascii="Times New Roman" w:hAnsi="Times New Roman"/>
          <w:sz w:val="28"/>
          <w:szCs w:val="28"/>
        </w:rPr>
        <w:t>; № 49, ст. 6928; 2015, № 1, ст. 67, ст. 72</w:t>
      </w:r>
      <w:r w:rsidRPr="00912ADD">
        <w:rPr>
          <w:rFonts w:ascii="Times New Roman" w:hAnsi="Times New Roman"/>
          <w:sz w:val="28"/>
          <w:szCs w:val="28"/>
        </w:rPr>
        <w:t>)</w:t>
      </w:r>
      <w:r w:rsidRPr="006B19C3">
        <w:rPr>
          <w:rFonts w:ascii="Times New Roman" w:hAnsi="Times New Roman"/>
          <w:sz w:val="28"/>
          <w:szCs w:val="28"/>
        </w:rPr>
        <w:t xml:space="preserve"> (далее – Федеральный закон № 210-ФЗ) в целях повышения качества предоставления и доступности результата предоставления государственной услуги, создания комфортных условий для участников отношений, возни</w:t>
      </w:r>
      <w:r>
        <w:rPr>
          <w:rFonts w:ascii="Times New Roman" w:hAnsi="Times New Roman"/>
          <w:sz w:val="28"/>
          <w:szCs w:val="28"/>
        </w:rPr>
        <w:t>кающих в процессе предоставления</w:t>
      </w:r>
      <w:r w:rsidRPr="006B19C3">
        <w:rPr>
          <w:rFonts w:ascii="Times New Roman" w:hAnsi="Times New Roman"/>
          <w:sz w:val="28"/>
          <w:szCs w:val="28"/>
        </w:rPr>
        <w:t xml:space="preserve"> государственной услуги, устанавливает стандарт предоставления государственной услуги, а также определяет сроки и последовательность административных процедур и административных действий, осуществляемых по запрос</w:t>
      </w:r>
      <w:r>
        <w:rPr>
          <w:rFonts w:ascii="Times New Roman" w:hAnsi="Times New Roman"/>
          <w:sz w:val="28"/>
          <w:szCs w:val="28"/>
        </w:rPr>
        <w:t>ам</w:t>
      </w:r>
      <w:r w:rsidRPr="006B19C3">
        <w:rPr>
          <w:rFonts w:ascii="Times New Roman" w:hAnsi="Times New Roman"/>
          <w:sz w:val="28"/>
          <w:szCs w:val="28"/>
        </w:rPr>
        <w:t xml:space="preserve"> заявителей, в пределах, установленных нормативными правовыми актами Российской Федерации и админист</w:t>
      </w:r>
      <w:r>
        <w:rPr>
          <w:rFonts w:ascii="Times New Roman" w:hAnsi="Times New Roman"/>
          <w:sz w:val="28"/>
          <w:szCs w:val="28"/>
        </w:rPr>
        <w:t xml:space="preserve">рации города Байконур </w:t>
      </w:r>
      <w:r>
        <w:rPr>
          <w:rFonts w:ascii="Times New Roman" w:hAnsi="Times New Roman"/>
          <w:sz w:val="28"/>
          <w:szCs w:val="28"/>
        </w:rPr>
        <w:br/>
        <w:t>(далее – А</w:t>
      </w:r>
      <w:r w:rsidRPr="006B19C3">
        <w:rPr>
          <w:rFonts w:ascii="Times New Roman" w:hAnsi="Times New Roman"/>
          <w:sz w:val="28"/>
          <w:szCs w:val="28"/>
        </w:rPr>
        <w:t>дминистрация).</w:t>
      </w:r>
    </w:p>
    <w:p w:rsidR="0057320F" w:rsidRDefault="0057320F" w:rsidP="00EC0D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1.1.3. </w:t>
      </w:r>
      <w:r w:rsidRPr="006B19C3">
        <w:rPr>
          <w:rFonts w:ascii="Times New Roman" w:hAnsi="Times New Roman"/>
          <w:sz w:val="28"/>
          <w:szCs w:val="28"/>
        </w:rPr>
        <w:t>Основные поняти</w:t>
      </w:r>
      <w:r>
        <w:rPr>
          <w:rFonts w:ascii="Times New Roman" w:hAnsi="Times New Roman"/>
          <w:sz w:val="28"/>
          <w:szCs w:val="28"/>
        </w:rPr>
        <w:t>я и определения, используемые в </w:t>
      </w:r>
      <w:r w:rsidRPr="006B19C3">
        <w:rPr>
          <w:rFonts w:ascii="Times New Roman" w:hAnsi="Times New Roman"/>
          <w:sz w:val="28"/>
          <w:szCs w:val="28"/>
        </w:rPr>
        <w:t>Административном регламенте</w:t>
      </w:r>
      <w:r>
        <w:rPr>
          <w:rFonts w:ascii="Times New Roman" w:hAnsi="Times New Roman"/>
          <w:sz w:val="28"/>
          <w:szCs w:val="28"/>
        </w:rPr>
        <w:t>:</w:t>
      </w:r>
    </w:p>
    <w:p w:rsidR="0057320F" w:rsidRPr="006B19C3" w:rsidRDefault="0057320F" w:rsidP="00EC0D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участники информационного обмена</w:t>
      </w:r>
      <w:r w:rsidRPr="006B19C3">
        <w:rPr>
          <w:rFonts w:ascii="Times New Roman" w:hAnsi="Times New Roman"/>
          <w:sz w:val="28"/>
          <w:szCs w:val="28"/>
        </w:rPr>
        <w:t xml:space="preserve"> – структурные подразделения </w:t>
      </w:r>
      <w:r>
        <w:rPr>
          <w:rFonts w:ascii="Times New Roman" w:hAnsi="Times New Roman"/>
          <w:sz w:val="28"/>
          <w:szCs w:val="28"/>
        </w:rPr>
        <w:t>А</w:t>
      </w:r>
      <w:r w:rsidRPr="006B19C3">
        <w:rPr>
          <w:rFonts w:ascii="Times New Roman" w:hAnsi="Times New Roman"/>
          <w:sz w:val="28"/>
          <w:szCs w:val="28"/>
        </w:rPr>
        <w:t>дминистрации, государственные учреждения, государственные унитарные предприятия и орга</w:t>
      </w:r>
      <w:r>
        <w:rPr>
          <w:rFonts w:ascii="Times New Roman" w:hAnsi="Times New Roman"/>
          <w:sz w:val="28"/>
          <w:szCs w:val="28"/>
        </w:rPr>
        <w:t>низации, находящиеся в ведении А</w:t>
      </w:r>
      <w:r w:rsidRPr="006B19C3">
        <w:rPr>
          <w:rFonts w:ascii="Times New Roman" w:hAnsi="Times New Roman"/>
          <w:sz w:val="28"/>
          <w:szCs w:val="28"/>
        </w:rPr>
        <w:t xml:space="preserve">дминистрации, территориальные органы федеральных органов исполнительной власти, подведомственные им организации, территориальные органы государственных внебюджетных фондов, иные органы </w:t>
      </w:r>
      <w:r>
        <w:rPr>
          <w:rFonts w:ascii="Times New Roman" w:hAnsi="Times New Roman"/>
          <w:sz w:val="28"/>
          <w:szCs w:val="28"/>
        </w:rPr>
        <w:t>и организации, расположенные на </w:t>
      </w:r>
      <w:r w:rsidRPr="006B19C3">
        <w:rPr>
          <w:rFonts w:ascii="Times New Roman" w:hAnsi="Times New Roman"/>
          <w:sz w:val="28"/>
          <w:szCs w:val="28"/>
        </w:rPr>
        <w:t>территории города Байконур, участвующие в предоставлении государственных услуг, в том числе в ч</w:t>
      </w:r>
      <w:r>
        <w:rPr>
          <w:rFonts w:ascii="Times New Roman" w:hAnsi="Times New Roman"/>
          <w:sz w:val="28"/>
          <w:szCs w:val="28"/>
        </w:rPr>
        <w:t>асти представления документов и </w:t>
      </w:r>
      <w:r w:rsidRPr="006B19C3">
        <w:rPr>
          <w:rFonts w:ascii="Times New Roman" w:hAnsi="Times New Roman"/>
          <w:sz w:val="28"/>
          <w:szCs w:val="28"/>
        </w:rPr>
        <w:t>информации в соответствии с требованиями статьи 7.2 Федерального закона № 210-ФЗ, направляющие ответ на межведомственный запрос о предоставлении документов и информации в рамках предоставления государственной услуги;</w:t>
      </w:r>
    </w:p>
    <w:p w:rsidR="0057320F" w:rsidRPr="006B19C3" w:rsidRDefault="0057320F" w:rsidP="00EC0D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административное действие</w:t>
      </w:r>
      <w:r w:rsidRPr="006B19C3">
        <w:rPr>
          <w:rFonts w:ascii="Times New Roman" w:hAnsi="Times New Roman"/>
          <w:sz w:val="28"/>
          <w:szCs w:val="28"/>
        </w:rPr>
        <w:t xml:space="preserve"> – предусмотренное </w:t>
      </w:r>
      <w:r>
        <w:rPr>
          <w:rFonts w:ascii="Times New Roman" w:hAnsi="Times New Roman"/>
          <w:sz w:val="28"/>
          <w:szCs w:val="28"/>
        </w:rPr>
        <w:t xml:space="preserve">Административным </w:t>
      </w:r>
      <w:r w:rsidRPr="006B19C3">
        <w:rPr>
          <w:rFonts w:ascii="Times New Roman" w:hAnsi="Times New Roman"/>
          <w:sz w:val="28"/>
          <w:szCs w:val="28"/>
        </w:rPr>
        <w:t>регламентом действие должностного лица Управления в рамках предоставления государственной услуги;</w:t>
      </w:r>
    </w:p>
    <w:p w:rsidR="0057320F" w:rsidRPr="006B19C3" w:rsidRDefault="0057320F" w:rsidP="00EC0D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административная процедура</w:t>
      </w:r>
      <w:r w:rsidRPr="006B19C3">
        <w:rPr>
          <w:rFonts w:ascii="Times New Roman" w:hAnsi="Times New Roman"/>
          <w:sz w:val="28"/>
          <w:szCs w:val="28"/>
        </w:rPr>
        <w:t xml:space="preserve"> – логически обособленная последовательность административных действий должностных лиц Управления при предоставлении государственной услуги, имеющая конечный результ</w:t>
      </w:r>
      <w:r>
        <w:rPr>
          <w:rFonts w:ascii="Times New Roman" w:hAnsi="Times New Roman"/>
          <w:sz w:val="28"/>
          <w:szCs w:val="28"/>
        </w:rPr>
        <w:t>ат и </w:t>
      </w:r>
      <w:r w:rsidRPr="006B19C3">
        <w:rPr>
          <w:rFonts w:ascii="Times New Roman" w:hAnsi="Times New Roman"/>
          <w:sz w:val="28"/>
          <w:szCs w:val="28"/>
        </w:rPr>
        <w:t>выделяемая в рамках предоставления государственной услуги;</w:t>
      </w:r>
    </w:p>
    <w:p w:rsidR="0057320F" w:rsidRPr="006B19C3" w:rsidRDefault="0057320F" w:rsidP="00EC0D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государственная услуга</w:t>
      </w:r>
      <w:r w:rsidRPr="006B19C3">
        <w:rPr>
          <w:rFonts w:ascii="Times New Roman" w:hAnsi="Times New Roman"/>
          <w:sz w:val="28"/>
          <w:szCs w:val="28"/>
        </w:rPr>
        <w:t xml:space="preserve"> – деятельность по реализации функций Управления, которая осуществляется по запросам заявителей в пределах полномочий, установленных нормативными правовыми актами Российской Федерации и </w:t>
      </w:r>
      <w:r>
        <w:rPr>
          <w:rFonts w:ascii="Times New Roman" w:hAnsi="Times New Roman"/>
          <w:sz w:val="28"/>
          <w:szCs w:val="28"/>
        </w:rPr>
        <w:t>А</w:t>
      </w:r>
      <w:r w:rsidRPr="006B19C3">
        <w:rPr>
          <w:rFonts w:ascii="Times New Roman" w:hAnsi="Times New Roman"/>
          <w:sz w:val="28"/>
          <w:szCs w:val="28"/>
        </w:rPr>
        <w:t>дминистрации;</w:t>
      </w:r>
    </w:p>
    <w:p w:rsidR="0057320F" w:rsidRPr="006B19C3" w:rsidRDefault="0057320F" w:rsidP="00EC0D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 xml:space="preserve">официальный сайт </w:t>
      </w:r>
      <w:r>
        <w:rPr>
          <w:rFonts w:ascii="Times New Roman" w:hAnsi="Times New Roman"/>
          <w:i/>
          <w:sz w:val="28"/>
          <w:szCs w:val="28"/>
        </w:rPr>
        <w:t>А</w:t>
      </w:r>
      <w:r w:rsidRPr="006B19C3">
        <w:rPr>
          <w:rFonts w:ascii="Times New Roman" w:hAnsi="Times New Roman"/>
          <w:i/>
          <w:sz w:val="28"/>
          <w:szCs w:val="28"/>
        </w:rPr>
        <w:t>дминистрации</w:t>
      </w:r>
      <w:r w:rsidRPr="006B19C3">
        <w:rPr>
          <w:rFonts w:ascii="Times New Roman" w:hAnsi="Times New Roman"/>
          <w:sz w:val="28"/>
          <w:szCs w:val="28"/>
        </w:rPr>
        <w:t xml:space="preserve"> – совокупность информационных ресурсов, размещаемых в соответствии с нормативными правовыми актами Российской Федерации и </w:t>
      </w:r>
      <w:r>
        <w:rPr>
          <w:rFonts w:ascii="Times New Roman" w:hAnsi="Times New Roman"/>
          <w:sz w:val="28"/>
          <w:szCs w:val="28"/>
        </w:rPr>
        <w:t>А</w:t>
      </w:r>
      <w:r w:rsidRPr="006B19C3">
        <w:rPr>
          <w:rFonts w:ascii="Times New Roman" w:hAnsi="Times New Roman"/>
          <w:sz w:val="28"/>
          <w:szCs w:val="28"/>
        </w:rPr>
        <w:t>дминистрации в информационно-телекоммуникационной сети «Интернет» (далее – сеть «Интернет») по адресу: www.baikonuradm.ru, опубликованному для всеобщего сведения;</w:t>
      </w:r>
    </w:p>
    <w:p w:rsidR="0057320F" w:rsidRPr="006B19C3" w:rsidRDefault="0057320F" w:rsidP="00EC0D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официальный сайт Управления</w:t>
      </w:r>
      <w:r w:rsidRPr="006B19C3">
        <w:rPr>
          <w:rFonts w:ascii="Times New Roman" w:hAnsi="Times New Roman"/>
          <w:sz w:val="28"/>
          <w:szCs w:val="28"/>
        </w:rPr>
        <w:t xml:space="preserve"> – совокупность информационных ресурсов, размещаемых в соответствии с нормативными правовыми актами Российской </w:t>
      </w:r>
      <w:r>
        <w:rPr>
          <w:rFonts w:ascii="Times New Roman" w:hAnsi="Times New Roman"/>
          <w:sz w:val="28"/>
          <w:szCs w:val="28"/>
        </w:rPr>
        <w:t>Федерации, А</w:t>
      </w:r>
      <w:r w:rsidRPr="006B19C3">
        <w:rPr>
          <w:rFonts w:ascii="Times New Roman" w:hAnsi="Times New Roman"/>
          <w:sz w:val="28"/>
          <w:szCs w:val="28"/>
        </w:rPr>
        <w:t>дминистрации в сети «Интернет» по адресу: www.uobaikonur.ru, опубликованному для всеобщего сведения;</w:t>
      </w:r>
    </w:p>
    <w:p w:rsidR="0057320F" w:rsidRPr="006B19C3" w:rsidRDefault="0057320F" w:rsidP="00EC0D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электронная почта</w:t>
      </w:r>
      <w:r w:rsidRPr="006B19C3">
        <w:rPr>
          <w:rFonts w:ascii="Times New Roman" w:hAnsi="Times New Roman"/>
          <w:sz w:val="28"/>
          <w:szCs w:val="28"/>
        </w:rPr>
        <w:t xml:space="preserve"> (e-mail) — технология и предоставляемые ею услуги по пересылке и получению электронных сообщений (называемых «письма» или «электронные письма») по распределенной (в том числе глобальной) компьютерной сети;</w:t>
      </w:r>
    </w:p>
    <w:p w:rsidR="0057320F" w:rsidRPr="006B19C3" w:rsidRDefault="0057320F" w:rsidP="00EC0D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i/>
          <w:sz w:val="28"/>
          <w:szCs w:val="28"/>
        </w:rPr>
        <w:t>иные понятия и определения,</w:t>
      </w:r>
      <w:r w:rsidRPr="006B19C3">
        <w:rPr>
          <w:rFonts w:ascii="Times New Roman" w:hAnsi="Times New Roman"/>
          <w:sz w:val="28"/>
          <w:szCs w:val="28"/>
        </w:rPr>
        <w:t xml:space="preserve"> используемые в Административном регламенте, применяются в том значе</w:t>
      </w:r>
      <w:r>
        <w:rPr>
          <w:rFonts w:ascii="Times New Roman" w:hAnsi="Times New Roman"/>
          <w:sz w:val="28"/>
          <w:szCs w:val="28"/>
        </w:rPr>
        <w:t>нии, в каком они используются в </w:t>
      </w:r>
      <w:r w:rsidRPr="006B19C3">
        <w:rPr>
          <w:rFonts w:ascii="Times New Roman" w:hAnsi="Times New Roman"/>
          <w:sz w:val="28"/>
          <w:szCs w:val="28"/>
        </w:rPr>
        <w:t xml:space="preserve">Федеральном законе № 210-ФЗ и принятых в соответствии с ним нормативных правовых актах Российской Федерации. </w:t>
      </w:r>
    </w:p>
    <w:p w:rsidR="0057320F" w:rsidRPr="007A5156" w:rsidRDefault="0057320F" w:rsidP="00EC0D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1.1.4. </w:t>
      </w:r>
      <w:r w:rsidRPr="006B19C3">
        <w:rPr>
          <w:rFonts w:ascii="Times New Roman" w:hAnsi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размещен на официальном сайте А</w:t>
      </w:r>
      <w:r w:rsidRPr="006B19C3">
        <w:rPr>
          <w:rFonts w:ascii="Times New Roman" w:hAnsi="Times New Roman"/>
          <w:sz w:val="28"/>
          <w:szCs w:val="28"/>
        </w:rPr>
        <w:t>дминистрации в разделе «Административные регламенты».</w:t>
      </w:r>
    </w:p>
    <w:p w:rsidR="0057320F" w:rsidRPr="007A5156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1.2. </w:t>
      </w:r>
      <w:r w:rsidRPr="007A5156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57320F" w:rsidRPr="00F450EE" w:rsidRDefault="0057320F" w:rsidP="005030C9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F45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 заявителям относятся </w:t>
      </w:r>
      <w:r w:rsidRPr="00363295">
        <w:rPr>
          <w:rFonts w:ascii="Times New Roman" w:hAnsi="Times New Roman"/>
          <w:sz w:val="28"/>
          <w:szCs w:val="28"/>
        </w:rPr>
        <w:t xml:space="preserve">несовершеннолетние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граждане Российской Федерации, иностранные граждане, лица без гражданства</w:t>
      </w:r>
      <w:r w:rsidRPr="003632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получающие общее образование, </w:t>
      </w:r>
      <w:r w:rsidRPr="00363295">
        <w:rPr>
          <w:rFonts w:ascii="Times New Roman" w:hAnsi="Times New Roman"/>
          <w:sz w:val="28"/>
          <w:szCs w:val="28"/>
        </w:rPr>
        <w:t>достигшие возраста четырнадцати лет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  <w:lang w:eastAsia="ru-RU"/>
        </w:rPr>
        <w:t xml:space="preserve"> зарегистрированные </w:t>
      </w:r>
      <w:r>
        <w:rPr>
          <w:rFonts w:ascii="Times New Roman" w:hAnsi="Times New Roman"/>
          <w:sz w:val="28"/>
          <w:szCs w:val="28"/>
          <w:lang w:eastAsia="ru-RU"/>
        </w:rPr>
        <w:br/>
        <w:t>по месту жительства или по месту пребывания в городе Байконур</w:t>
      </w:r>
      <w:r w:rsidRPr="00363295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1.3. Порядок информирования о правилах предоставления государственной услуги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1.3.1. Информация об Управлении, о его месте нахождения, графике работы и номерах телефонов для справок (консультаций), о порядке предоставления государственной услуги, о порядке получения консультаций заявителем размещается в информационно-телекоммуникационных сетях общего пользования, на информационных стендах, в с</w:t>
      </w:r>
      <w:r>
        <w:rPr>
          <w:rFonts w:ascii="Times New Roman" w:hAnsi="Times New Roman"/>
          <w:sz w:val="28"/>
          <w:szCs w:val="28"/>
        </w:rPr>
        <w:t>редствах массовой информации, а </w:t>
      </w:r>
      <w:r w:rsidRPr="00912ADD">
        <w:rPr>
          <w:rFonts w:ascii="Times New Roman" w:hAnsi="Times New Roman"/>
          <w:sz w:val="28"/>
          <w:szCs w:val="28"/>
        </w:rPr>
        <w:t>именно:</w:t>
      </w:r>
    </w:p>
    <w:p w:rsidR="0057320F" w:rsidRPr="00874858" w:rsidRDefault="0057320F" w:rsidP="00BE5E5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74858">
        <w:rPr>
          <w:rFonts w:ascii="Times New Roman" w:hAnsi="Times New Roman"/>
          <w:sz w:val="28"/>
          <w:szCs w:val="28"/>
        </w:rPr>
        <w:t>а) </w:t>
      </w:r>
      <w:r w:rsidRPr="00874858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сети «Интернет» на официальном сайте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</w:t>
      </w:r>
      <w:r w:rsidRPr="00874858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дминистрации </w:t>
      </w:r>
      <w:r w:rsidRPr="00874858">
        <w:rPr>
          <w:rFonts w:ascii="Times New Roman" w:hAnsi="Times New Roman"/>
          <w:sz w:val="28"/>
          <w:szCs w:val="28"/>
        </w:rPr>
        <w:t xml:space="preserve">в </w:t>
      </w:r>
      <w:r w:rsidRPr="00874858">
        <w:rPr>
          <w:rFonts w:ascii="Times New Roman" w:hAnsi="Times New Roman"/>
          <w:color w:val="000000"/>
          <w:sz w:val="28"/>
          <w:szCs w:val="28"/>
        </w:rPr>
        <w:t xml:space="preserve">подразделе «Образование» раздела «Социальная сфера» </w:t>
      </w:r>
      <w:r w:rsidRPr="00874858">
        <w:rPr>
          <w:rFonts w:ascii="Times New Roman" w:hAnsi="Times New Roman"/>
          <w:i/>
          <w:color w:val="000000"/>
          <w:sz w:val="28"/>
          <w:szCs w:val="28"/>
        </w:rPr>
        <w:t>(путь: «</w:t>
      </w:r>
      <w:hyperlink r:id="rId7" w:history="1">
        <w:r w:rsidRPr="00874858">
          <w:rPr>
            <w:rStyle w:val="Hyperlink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Главная</w:t>
        </w:r>
      </w:hyperlink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r w:rsidRPr="00874858">
        <w:rPr>
          <w:rFonts w:ascii="Times New Roman" w:hAnsi="Times New Roman"/>
          <w:i/>
          <w:sz w:val="28"/>
          <w:szCs w:val="28"/>
        </w:rPr>
        <w:t xml:space="preserve">Социальная </w:t>
      </w:r>
      <w:r>
        <w:rPr>
          <w:rFonts w:ascii="Times New Roman" w:hAnsi="Times New Roman"/>
          <w:i/>
          <w:sz w:val="28"/>
          <w:szCs w:val="28"/>
        </w:rPr>
        <w:t>сфера</w:t>
      </w:r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hyperlink r:id="rId8" w:history="1">
        <w:r w:rsidRPr="00E36605">
          <w:rPr>
            <w:rStyle w:val="Hyperlink"/>
          </w:rPr>
          <w:t>http://www.baikonuradm.ru/index.php?mod=soc3</w:t>
        </w:r>
      </w:hyperlink>
      <w:r>
        <w:rPr>
          <w:rFonts w:ascii="Times New Roman" w:hAnsi="Times New Roman"/>
          <w:i/>
          <w:sz w:val="28"/>
          <w:szCs w:val="28"/>
        </w:rPr>
        <w:t>Образование»)</w:t>
      </w:r>
      <w:r w:rsidRPr="00874858">
        <w:rPr>
          <w:rFonts w:ascii="Times New Roman" w:hAnsi="Times New Roman"/>
          <w:color w:val="000000"/>
          <w:sz w:val="28"/>
          <w:szCs w:val="28"/>
        </w:rPr>
        <w:t>;</w:t>
      </w:r>
    </w:p>
    <w:p w:rsidR="0057320F" w:rsidRPr="00912ADD" w:rsidRDefault="0057320F" w:rsidP="000C09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874858">
        <w:rPr>
          <w:rFonts w:ascii="Times New Roman" w:hAnsi="Times New Roman"/>
          <w:sz w:val="28"/>
          <w:szCs w:val="28"/>
        </w:rPr>
        <w:t>б) </w:t>
      </w:r>
      <w:r w:rsidRPr="00874858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сети «Интернет» на официальном сайте Управления </w:t>
      </w:r>
      <w:r w:rsidRPr="00874858">
        <w:rPr>
          <w:rFonts w:ascii="Times New Roman" w:hAnsi="Times New Roman"/>
          <w:sz w:val="28"/>
          <w:szCs w:val="28"/>
          <w:lang w:eastAsia="ru-RU"/>
        </w:rPr>
        <w:t>в подразделе «Административные регламенты» раздела «Государственные услуги»</w:t>
      </w:r>
      <w:r w:rsidRPr="0087485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br/>
      </w:r>
      <w:r w:rsidRPr="00874858">
        <w:rPr>
          <w:rFonts w:ascii="Times New Roman" w:hAnsi="Times New Roman"/>
          <w:i/>
          <w:color w:val="000000"/>
          <w:sz w:val="28"/>
          <w:szCs w:val="28"/>
        </w:rPr>
        <w:t>(путь: «</w:t>
      </w:r>
      <w:hyperlink r:id="rId9" w:history="1">
        <w:r w:rsidRPr="00874858">
          <w:rPr>
            <w:rStyle w:val="Hyperlink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Главная</w:t>
        </w:r>
      </w:hyperlink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r>
        <w:rPr>
          <w:rFonts w:ascii="Times New Roman" w:hAnsi="Times New Roman"/>
          <w:i/>
          <w:sz w:val="28"/>
          <w:szCs w:val="28"/>
        </w:rPr>
        <w:t>Государственные услуги</w:t>
      </w:r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hyperlink r:id="rId10" w:history="1">
        <w:r w:rsidRPr="00E36605">
          <w:rPr>
            <w:rStyle w:val="Hyperlink"/>
          </w:rPr>
          <w:t>http://www.baikonuradm.ru/index.php?mod=soc3</w:t>
        </w:r>
      </w:hyperlink>
      <w:r>
        <w:rPr>
          <w:rFonts w:ascii="Times New Roman" w:hAnsi="Times New Roman"/>
          <w:i/>
          <w:sz w:val="28"/>
          <w:szCs w:val="28"/>
        </w:rPr>
        <w:t>Административные регламенты»)</w:t>
      </w:r>
      <w:r w:rsidRPr="00874858">
        <w:rPr>
          <w:rFonts w:ascii="Times New Roman" w:hAnsi="Times New Roman"/>
          <w:color w:val="000000"/>
          <w:sz w:val="28"/>
          <w:szCs w:val="28"/>
        </w:rPr>
        <w:t>;</w:t>
      </w:r>
    </w:p>
    <w:p w:rsidR="0057320F" w:rsidRPr="00912ADD" w:rsidRDefault="0057320F" w:rsidP="000C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Pr="00912ADD">
        <w:rPr>
          <w:rFonts w:ascii="Times New Roman" w:hAnsi="Times New Roman"/>
          <w:sz w:val="28"/>
          <w:szCs w:val="28"/>
        </w:rPr>
        <w:t xml:space="preserve">на информационных стендах непосредственно в здании 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Управления</w:t>
      </w:r>
      <w:r w:rsidRPr="00912ADD">
        <w:rPr>
          <w:rFonts w:ascii="Times New Roman" w:hAnsi="Times New Roman"/>
          <w:sz w:val="28"/>
          <w:szCs w:val="28"/>
        </w:rPr>
        <w:t>;</w:t>
      </w:r>
    </w:p>
    <w:p w:rsidR="0057320F" w:rsidRPr="00912ADD" w:rsidRDefault="0057320F" w:rsidP="000C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г) в средствах массовой информации – в городской еженедельной газете «Байконур»;</w:t>
      </w:r>
    </w:p>
    <w:p w:rsidR="0057320F" w:rsidRPr="00912ADD" w:rsidRDefault="0057320F" w:rsidP="000C09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д) 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непосредственно в отделе по опеке и попечительству Управления.</w:t>
      </w:r>
    </w:p>
    <w:p w:rsidR="0057320F" w:rsidRPr="00912ADD" w:rsidRDefault="0057320F" w:rsidP="000C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1.3.2. Информация о месте нахождения и графике работы Управления: </w:t>
      </w:r>
    </w:p>
    <w:p w:rsidR="0057320F" w:rsidRPr="00912ADD" w:rsidRDefault="0057320F" w:rsidP="000C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а) Управление 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расположено по адресу: Гагарина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ул., д. </w:t>
      </w:r>
      <w:smartTag w:uri="urn:schemas-microsoft-com:office:smarttags" w:element="metricconverter">
        <w:smartTagPr>
          <w:attr w:name="ProductID" w:val="2003 г"/>
        </w:smartTagPr>
        <w:r w:rsidRPr="00912ADD">
          <w:rPr>
            <w:rFonts w:ascii="Times New Roman" w:hAnsi="Times New Roman"/>
            <w:sz w:val="28"/>
            <w:szCs w:val="28"/>
            <w:shd w:val="clear" w:color="auto" w:fill="FFFFFF"/>
            <w:lang w:eastAsia="ru-RU"/>
          </w:rPr>
          <w:t>13, г</w:t>
        </w:r>
      </w:smartTag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 Байконур;</w:t>
      </w:r>
    </w:p>
    <w:p w:rsidR="0057320F" w:rsidRDefault="0057320F" w:rsidP="00D556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</w:rPr>
        <w:t>б) </w:t>
      </w:r>
      <w:r w:rsidRPr="00A75FA3">
        <w:rPr>
          <w:rFonts w:ascii="Times New Roman" w:hAnsi="Times New Roman"/>
          <w:sz w:val="28"/>
          <w:szCs w:val="28"/>
        </w:rPr>
        <w:t xml:space="preserve">почтовый адрес для направления документов и обращений: </w:t>
      </w:r>
      <w:r w:rsidRPr="00A75FA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Управление образованием города Байконур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A75FA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Гагарина ул., д. 13, г. Байконур, 468320;</w:t>
      </w:r>
    </w:p>
    <w:p w:rsidR="0057320F" w:rsidRPr="005E575E" w:rsidRDefault="0057320F" w:rsidP="00D556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Pr="005E575E">
        <w:rPr>
          <w:rFonts w:ascii="Times New Roman" w:hAnsi="Times New Roman"/>
          <w:sz w:val="28"/>
          <w:szCs w:val="28"/>
        </w:rPr>
        <w:t>график (режим) работы должностных л</w:t>
      </w:r>
      <w:r>
        <w:rPr>
          <w:rFonts w:ascii="Times New Roman" w:hAnsi="Times New Roman"/>
          <w:sz w:val="28"/>
          <w:szCs w:val="28"/>
        </w:rPr>
        <w:t>иц Управления устанавливается с </w:t>
      </w:r>
      <w:r w:rsidRPr="005E575E">
        <w:rPr>
          <w:rFonts w:ascii="Times New Roman" w:hAnsi="Times New Roman"/>
          <w:sz w:val="28"/>
          <w:szCs w:val="28"/>
        </w:rPr>
        <w:t>учетом требований Трудового кодекса Российской Федерации и внутреннего сл</w:t>
      </w:r>
      <w:r>
        <w:rPr>
          <w:rFonts w:ascii="Times New Roman" w:hAnsi="Times New Roman"/>
          <w:sz w:val="28"/>
          <w:szCs w:val="28"/>
        </w:rPr>
        <w:t>ужебного (трудового) распорядка.</w:t>
      </w:r>
    </w:p>
    <w:p w:rsidR="0057320F" w:rsidRDefault="0057320F" w:rsidP="00D556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575E">
        <w:rPr>
          <w:rFonts w:ascii="Times New Roman" w:hAnsi="Times New Roman"/>
          <w:sz w:val="28"/>
          <w:szCs w:val="28"/>
        </w:rPr>
        <w:t>Управлению установлен следующий режим работы:</w:t>
      </w:r>
    </w:p>
    <w:tbl>
      <w:tblPr>
        <w:tblW w:w="0" w:type="auto"/>
        <w:tblLook w:val="00A0"/>
      </w:tblPr>
      <w:tblGrid>
        <w:gridCol w:w="4077"/>
        <w:gridCol w:w="5947"/>
      </w:tblGrid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Понедельник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08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Вторник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08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Среда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08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Четверг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08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Пятница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внутренние работы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Суббота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выходной день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Воскресенье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выходной день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Перерыв на обед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13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00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15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00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</w:tr>
    </w:tbl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Отдел по опеке и попечительству Управления осуществляет прием заявителей в соответствии со следующим графиком: </w:t>
      </w:r>
    </w:p>
    <w:tbl>
      <w:tblPr>
        <w:tblW w:w="0" w:type="auto"/>
        <w:tblLook w:val="00A0"/>
      </w:tblPr>
      <w:tblGrid>
        <w:gridCol w:w="4077"/>
        <w:gridCol w:w="5947"/>
      </w:tblGrid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Вторник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15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 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00</w:t>
            </w:r>
          </w:p>
        </w:tc>
      </w:tr>
      <w:tr w:rsidR="0057320F" w:rsidRPr="00BA4994" w:rsidTr="00BA4994">
        <w:tc>
          <w:tcPr>
            <w:tcW w:w="4077" w:type="dxa"/>
          </w:tcPr>
          <w:p w:rsidR="0057320F" w:rsidRPr="00BA4994" w:rsidRDefault="0057320F" w:rsidP="00BA499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Четверг</w:t>
            </w:r>
          </w:p>
        </w:tc>
        <w:tc>
          <w:tcPr>
            <w:tcW w:w="5947" w:type="dxa"/>
          </w:tcPr>
          <w:p w:rsidR="0057320F" w:rsidRPr="00BA4994" w:rsidRDefault="0057320F" w:rsidP="00BA49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с 15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30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до 18</w:t>
            </w:r>
            <w:r w:rsidRPr="00BA4994">
              <w:rPr>
                <w:rFonts w:ascii="Times New Roman" w:hAnsi="Times New Roman"/>
                <w:sz w:val="28"/>
                <w:szCs w:val="28"/>
                <w:u w:val="single"/>
                <w:shd w:val="clear" w:color="auto" w:fill="FFFFFF"/>
                <w:vertAlign w:val="superscript"/>
                <w:lang w:eastAsia="ru-RU"/>
              </w:rPr>
              <w:t>00</w:t>
            </w:r>
            <w:r w:rsidRPr="00BA4994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</w:tbl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г) телефон для справок в Управлении: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8 (33622) 5-62-02;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д) номер телефакса для приема обращений заявителей: 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8 (33622) 5-62-02;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е) телефон отдела по опеке и попечительству Управления, по которому предоставляется информация о правилах и процедурах предоставления государственной услуги: 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8 (33622) 5-62-11;</w:t>
      </w:r>
    </w:p>
    <w:p w:rsidR="0057320F" w:rsidRPr="00A75FA3" w:rsidRDefault="0057320F" w:rsidP="00A6121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75FA3">
        <w:rPr>
          <w:rFonts w:ascii="Times New Roman" w:hAnsi="Times New Roman"/>
          <w:sz w:val="28"/>
          <w:szCs w:val="28"/>
        </w:rPr>
        <w:t>ж) 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официальный сайт А</w:t>
      </w:r>
      <w:r w:rsidRPr="00A75FA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дминистрации (</w:t>
      </w:r>
      <w:r w:rsidRPr="00A75FA3">
        <w:rPr>
          <w:rFonts w:ascii="Times New Roman" w:hAnsi="Times New Roman"/>
          <w:color w:val="000000"/>
          <w:sz w:val="28"/>
          <w:szCs w:val="28"/>
        </w:rPr>
        <w:t>подраздел «О</w:t>
      </w:r>
      <w:r>
        <w:rPr>
          <w:rFonts w:ascii="Times New Roman" w:hAnsi="Times New Roman"/>
          <w:color w:val="000000"/>
          <w:sz w:val="28"/>
          <w:szCs w:val="28"/>
        </w:rPr>
        <w:t xml:space="preserve">бразование» раздела «Социальная </w:t>
      </w:r>
      <w:r w:rsidRPr="00A75FA3">
        <w:rPr>
          <w:rFonts w:ascii="Times New Roman" w:hAnsi="Times New Roman"/>
          <w:color w:val="000000"/>
          <w:sz w:val="28"/>
          <w:szCs w:val="28"/>
        </w:rPr>
        <w:t>сфера»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(путь: </w:t>
      </w:r>
      <w:r w:rsidRPr="00874858">
        <w:rPr>
          <w:rFonts w:ascii="Times New Roman" w:hAnsi="Times New Roman"/>
          <w:i/>
          <w:color w:val="000000"/>
          <w:sz w:val="28"/>
          <w:szCs w:val="28"/>
        </w:rPr>
        <w:t>«</w:t>
      </w:r>
      <w:hyperlink r:id="rId11" w:history="1">
        <w:r w:rsidRPr="00874858">
          <w:rPr>
            <w:rStyle w:val="Hyperlink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Главная</w:t>
        </w:r>
      </w:hyperlink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r>
        <w:rPr>
          <w:rFonts w:ascii="Times New Roman" w:hAnsi="Times New Roman"/>
          <w:i/>
          <w:sz w:val="28"/>
          <w:szCs w:val="28"/>
        </w:rPr>
        <w:t>Социальная сфера</w:t>
      </w:r>
      <w:r w:rsidRPr="00874858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r>
        <w:rPr>
          <w:rFonts w:ascii="Times New Roman" w:hAnsi="Times New Roman"/>
          <w:i/>
          <w:sz w:val="28"/>
          <w:szCs w:val="28"/>
        </w:rPr>
        <w:t>Образование»)</w:t>
      </w:r>
      <w:r w:rsidRPr="00A75FA3">
        <w:rPr>
          <w:rFonts w:ascii="Times New Roman" w:hAnsi="Times New Roman"/>
          <w:color w:val="000000"/>
          <w:sz w:val="28"/>
          <w:szCs w:val="28"/>
        </w:rPr>
        <w:t>);</w:t>
      </w:r>
    </w:p>
    <w:p w:rsidR="0057320F" w:rsidRPr="00912ADD" w:rsidRDefault="0057320F" w:rsidP="000C09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з) 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официальный сайт Управления</w:t>
      </w:r>
      <w:r w:rsidRPr="00912ADD">
        <w:rPr>
          <w:rFonts w:ascii="Times New Roman" w:hAnsi="Times New Roman"/>
          <w:sz w:val="28"/>
          <w:szCs w:val="28"/>
          <w:lang w:eastAsia="ru-RU"/>
        </w:rPr>
        <w:t>;</w:t>
      </w:r>
    </w:p>
    <w:p w:rsidR="0057320F" w:rsidRPr="00912ADD" w:rsidRDefault="0057320F" w:rsidP="000C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color w:val="000000"/>
          <w:sz w:val="28"/>
          <w:szCs w:val="28"/>
        </w:rPr>
        <w:t>и)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912ADD">
        <w:rPr>
          <w:rFonts w:ascii="Times New Roman" w:hAnsi="Times New Roman"/>
          <w:color w:val="000000"/>
          <w:sz w:val="28"/>
          <w:szCs w:val="28"/>
        </w:rPr>
        <w:t>адрес электронной почты Управлен</w:t>
      </w:r>
      <w:r>
        <w:rPr>
          <w:rFonts w:ascii="Times New Roman" w:hAnsi="Times New Roman"/>
          <w:color w:val="000000"/>
          <w:sz w:val="28"/>
          <w:szCs w:val="28"/>
        </w:rPr>
        <w:t>ия для направления обращений по 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электронной почте: </w:t>
      </w:r>
      <w:r w:rsidRPr="00912ADD">
        <w:rPr>
          <w:rFonts w:ascii="Times New Roman" w:hAnsi="Times New Roman"/>
          <w:color w:val="000000"/>
          <w:sz w:val="28"/>
          <w:szCs w:val="28"/>
          <w:lang w:val="en-US"/>
        </w:rPr>
        <w:t>uobaikonur</w:t>
      </w:r>
      <w:r w:rsidRPr="00912ADD">
        <w:rPr>
          <w:rFonts w:ascii="Times New Roman" w:hAnsi="Times New Roman"/>
          <w:color w:val="000000"/>
          <w:sz w:val="28"/>
          <w:szCs w:val="28"/>
        </w:rPr>
        <w:t>@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Pr="00912ADD">
        <w:rPr>
          <w:rFonts w:ascii="Times New Roman" w:hAnsi="Times New Roman"/>
          <w:color w:val="000000"/>
          <w:sz w:val="28"/>
          <w:szCs w:val="28"/>
        </w:rPr>
        <w:t>.</w:t>
      </w:r>
      <w:r w:rsidRPr="00912ADD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 (далее – адрес электронной почты). </w:t>
      </w:r>
    </w:p>
    <w:p w:rsidR="0057320F" w:rsidRPr="00912ADD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1.3.3.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Информация о мест</w:t>
      </w:r>
      <w:r>
        <w:rPr>
          <w:rFonts w:ascii="Times New Roman" w:hAnsi="Times New Roman"/>
          <w:sz w:val="28"/>
          <w:szCs w:val="28"/>
        </w:rPr>
        <w:t>ах нахождения и графике работы А</w:t>
      </w:r>
      <w:r w:rsidRPr="00912ADD">
        <w:rPr>
          <w:rFonts w:ascii="Times New Roman" w:hAnsi="Times New Roman"/>
          <w:sz w:val="28"/>
          <w:szCs w:val="28"/>
        </w:rPr>
        <w:t>дминистрации, ее структурных подразделе</w:t>
      </w:r>
      <w:r>
        <w:rPr>
          <w:rFonts w:ascii="Times New Roman" w:hAnsi="Times New Roman"/>
          <w:sz w:val="28"/>
          <w:szCs w:val="28"/>
        </w:rPr>
        <w:t>ний, организаций, находящихся в </w:t>
      </w:r>
      <w:r w:rsidRPr="00912ADD">
        <w:rPr>
          <w:rFonts w:ascii="Times New Roman" w:hAnsi="Times New Roman"/>
          <w:sz w:val="28"/>
          <w:szCs w:val="28"/>
        </w:rPr>
        <w:t xml:space="preserve">ведении </w:t>
      </w:r>
      <w:r>
        <w:rPr>
          <w:rFonts w:ascii="Times New Roman" w:hAnsi="Times New Roman"/>
          <w:sz w:val="28"/>
          <w:szCs w:val="28"/>
        </w:rPr>
        <w:t>А</w:t>
      </w:r>
      <w:r w:rsidRPr="00912ADD">
        <w:rPr>
          <w:rFonts w:ascii="Times New Roman" w:hAnsi="Times New Roman"/>
          <w:sz w:val="28"/>
          <w:szCs w:val="28"/>
        </w:rPr>
        <w:t xml:space="preserve">дминистрации и непосредственно участвующих в предоставлении государственной услуги. </w:t>
      </w:r>
    </w:p>
    <w:p w:rsidR="0057320F" w:rsidRPr="007A5156" w:rsidRDefault="0057320F" w:rsidP="000C094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Структурные подразделения </w:t>
      </w:r>
      <w:r>
        <w:rPr>
          <w:rFonts w:ascii="Times New Roman" w:hAnsi="Times New Roman"/>
          <w:sz w:val="28"/>
          <w:szCs w:val="28"/>
        </w:rPr>
        <w:t>А</w:t>
      </w:r>
      <w:r w:rsidRPr="00912ADD">
        <w:rPr>
          <w:rFonts w:ascii="Times New Roman" w:hAnsi="Times New Roman"/>
          <w:sz w:val="28"/>
          <w:szCs w:val="28"/>
        </w:rPr>
        <w:t>дминистра</w:t>
      </w:r>
      <w:r>
        <w:rPr>
          <w:rFonts w:ascii="Times New Roman" w:hAnsi="Times New Roman"/>
          <w:sz w:val="28"/>
          <w:szCs w:val="28"/>
        </w:rPr>
        <w:t>ции, организации, находящиеся в </w:t>
      </w:r>
      <w:r w:rsidRPr="00912ADD">
        <w:rPr>
          <w:rFonts w:ascii="Times New Roman" w:hAnsi="Times New Roman"/>
          <w:sz w:val="28"/>
          <w:szCs w:val="28"/>
        </w:rPr>
        <w:t xml:space="preserve">ведении </w:t>
      </w:r>
      <w:r>
        <w:rPr>
          <w:rFonts w:ascii="Times New Roman" w:hAnsi="Times New Roman"/>
          <w:sz w:val="28"/>
          <w:szCs w:val="28"/>
        </w:rPr>
        <w:t>А</w:t>
      </w:r>
      <w:r w:rsidRPr="00912ADD">
        <w:rPr>
          <w:rFonts w:ascii="Times New Roman" w:hAnsi="Times New Roman"/>
          <w:sz w:val="28"/>
          <w:szCs w:val="28"/>
        </w:rPr>
        <w:t>дминистрации, в предостав</w:t>
      </w:r>
      <w:r>
        <w:rPr>
          <w:rFonts w:ascii="Times New Roman" w:hAnsi="Times New Roman"/>
          <w:sz w:val="28"/>
          <w:szCs w:val="28"/>
        </w:rPr>
        <w:t>лении государственной услуги не </w:t>
      </w:r>
      <w:r w:rsidRPr="00912ADD">
        <w:rPr>
          <w:rFonts w:ascii="Times New Roman" w:hAnsi="Times New Roman"/>
          <w:sz w:val="28"/>
          <w:szCs w:val="28"/>
        </w:rPr>
        <w:t>участвуют.</w:t>
      </w: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1.3.4.</w:t>
      </w:r>
      <w:r>
        <w:rPr>
          <w:rFonts w:ascii="Times New Roman" w:hAnsi="Times New Roman"/>
          <w:sz w:val="28"/>
          <w:szCs w:val="28"/>
        </w:rPr>
        <w:t> </w:t>
      </w:r>
      <w:r w:rsidRPr="007A5156">
        <w:rPr>
          <w:rFonts w:ascii="Times New Roman" w:hAnsi="Times New Roman"/>
          <w:sz w:val="28"/>
          <w:szCs w:val="28"/>
        </w:rPr>
        <w:t>Информация о местах нахождения и графике работы участников информационного обмена:</w:t>
      </w:r>
    </w:p>
    <w:p w:rsidR="0057320F" w:rsidRPr="00912ADD" w:rsidRDefault="0057320F" w:rsidP="006234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12ADD">
        <w:rPr>
          <w:rFonts w:ascii="Times New Roman" w:hAnsi="Times New Roman"/>
          <w:sz w:val="28"/>
          <w:szCs w:val="28"/>
        </w:rPr>
        <w:t>ри предоставлении государственной</w:t>
      </w:r>
      <w:r>
        <w:rPr>
          <w:rFonts w:ascii="Times New Roman" w:hAnsi="Times New Roman"/>
          <w:sz w:val="28"/>
          <w:szCs w:val="28"/>
        </w:rPr>
        <w:t xml:space="preserve"> услуги информационный обмен не </w:t>
      </w:r>
      <w:r w:rsidRPr="00912ADD">
        <w:rPr>
          <w:rFonts w:ascii="Times New Roman" w:hAnsi="Times New Roman"/>
          <w:sz w:val="28"/>
          <w:szCs w:val="28"/>
        </w:rPr>
        <w:t>осуществляется.</w:t>
      </w: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1.3.5. На официальных сайтах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7A5156">
        <w:rPr>
          <w:rFonts w:ascii="Times New Roman" w:hAnsi="Times New Roman"/>
          <w:sz w:val="28"/>
          <w:szCs w:val="28"/>
        </w:rPr>
        <w:t xml:space="preserve">дминистрации и </w:t>
      </w:r>
      <w:r>
        <w:rPr>
          <w:rFonts w:ascii="Times New Roman" w:hAnsi="Times New Roman"/>
          <w:sz w:val="28"/>
          <w:szCs w:val="28"/>
        </w:rPr>
        <w:t>Управления и </w:t>
      </w:r>
      <w:r w:rsidRPr="007A5156">
        <w:rPr>
          <w:rFonts w:ascii="Times New Roman" w:hAnsi="Times New Roman"/>
          <w:sz w:val="28"/>
          <w:szCs w:val="28"/>
        </w:rPr>
        <w:t>непосредственно на стендах в здании Управления (в помещениях для приема заявителей и местах ожидания (далее – присутственные места) размещается следующая информация о предоставлении государственной услуги:</w:t>
      </w:r>
    </w:p>
    <w:p w:rsidR="0057320F" w:rsidRPr="0097712C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а</w:t>
      </w:r>
      <w:r w:rsidRPr="0097712C">
        <w:rPr>
          <w:rFonts w:ascii="Times New Roman" w:hAnsi="Times New Roman"/>
          <w:sz w:val="28"/>
          <w:szCs w:val="28"/>
        </w:rPr>
        <w:t>) на стендах:</w:t>
      </w:r>
    </w:p>
    <w:p w:rsidR="0057320F" w:rsidRPr="0097712C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712C">
        <w:rPr>
          <w:rFonts w:ascii="Times New Roman" w:hAnsi="Times New Roman"/>
          <w:sz w:val="28"/>
          <w:szCs w:val="28"/>
        </w:rPr>
        <w:t>категории получателей государственной услуги;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712C">
        <w:rPr>
          <w:rFonts w:ascii="Times New Roman" w:hAnsi="Times New Roman"/>
          <w:sz w:val="28"/>
          <w:szCs w:val="28"/>
        </w:rPr>
        <w:t>исчерпывающая информация о порядке предоставления государственной услуги (в</w:t>
      </w:r>
      <w:r w:rsidRPr="007A5156">
        <w:rPr>
          <w:rFonts w:ascii="Times New Roman" w:hAnsi="Times New Roman"/>
          <w:sz w:val="28"/>
          <w:szCs w:val="28"/>
        </w:rPr>
        <w:t xml:space="preserve"> виде блок-схемы, наглядно отображающей алгоритм прохождения административных процедур);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 xml:space="preserve">текст Административного регламента с приложениями </w:t>
      </w:r>
      <w:r>
        <w:rPr>
          <w:rFonts w:ascii="Times New Roman" w:hAnsi="Times New Roman"/>
          <w:sz w:val="28"/>
          <w:szCs w:val="28"/>
        </w:rPr>
        <w:t>(полная версия в </w:t>
      </w:r>
      <w:r w:rsidRPr="007A5156">
        <w:rPr>
          <w:rFonts w:ascii="Times New Roman" w:hAnsi="Times New Roman"/>
          <w:sz w:val="28"/>
          <w:szCs w:val="28"/>
        </w:rPr>
        <w:t>сети «Интернет» на официальном сайте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7A5156">
        <w:rPr>
          <w:rFonts w:ascii="Times New Roman" w:hAnsi="Times New Roman"/>
          <w:sz w:val="28"/>
          <w:szCs w:val="28"/>
        </w:rPr>
        <w:t>дминистрации);</w:t>
      </w:r>
    </w:p>
    <w:p w:rsidR="0057320F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 xml:space="preserve">схема размещения должностных лиц Управления и режим приема ими заявителей; 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номера кабинетов, в которых предоставляется государственная услуга, фами</w:t>
      </w:r>
      <w:r>
        <w:rPr>
          <w:rFonts w:ascii="Times New Roman" w:hAnsi="Times New Roman"/>
          <w:sz w:val="28"/>
          <w:szCs w:val="28"/>
        </w:rPr>
        <w:t xml:space="preserve">лии, имена, отчества (последние – </w:t>
      </w:r>
      <w:r w:rsidRPr="007A5156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их</w:t>
      </w:r>
      <w:r w:rsidRPr="007A5156">
        <w:rPr>
          <w:rFonts w:ascii="Times New Roman" w:hAnsi="Times New Roman"/>
          <w:sz w:val="28"/>
          <w:szCs w:val="28"/>
        </w:rPr>
        <w:t xml:space="preserve"> наличии) и должности соответствующих должностных лиц Управления; 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предоставление государственной услуги;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извлечения из законодательных и ины</w:t>
      </w:r>
      <w:r>
        <w:rPr>
          <w:rFonts w:ascii="Times New Roman" w:hAnsi="Times New Roman"/>
          <w:sz w:val="28"/>
          <w:szCs w:val="28"/>
        </w:rPr>
        <w:t>х нормативных правовых актов по </w:t>
      </w:r>
      <w:r w:rsidRPr="007A5156">
        <w:rPr>
          <w:rFonts w:ascii="Times New Roman" w:hAnsi="Times New Roman"/>
          <w:sz w:val="28"/>
          <w:szCs w:val="28"/>
        </w:rPr>
        <w:t xml:space="preserve">наиболее часто задаваемым вопросам; 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перечень документов, направляемых заявителем</w:t>
      </w:r>
      <w:r>
        <w:rPr>
          <w:rFonts w:ascii="Times New Roman" w:hAnsi="Times New Roman"/>
          <w:sz w:val="28"/>
          <w:szCs w:val="28"/>
        </w:rPr>
        <w:t>,</w:t>
      </w:r>
      <w:r w:rsidRPr="007A5156">
        <w:rPr>
          <w:rFonts w:ascii="Times New Roman" w:hAnsi="Times New Roman"/>
          <w:sz w:val="28"/>
          <w:szCs w:val="28"/>
        </w:rPr>
        <w:t xml:space="preserve"> и требования, предъявляемые к этим документам;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перечень оснований для отказа в предоставлении государственной услуги;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порядок обжалования решения, действий или бездействия должностных лиц Управления, предоставляющих государственную услугу;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иная информация, касающаяся предос</w:t>
      </w:r>
      <w:r>
        <w:rPr>
          <w:rFonts w:ascii="Times New Roman" w:hAnsi="Times New Roman"/>
          <w:sz w:val="28"/>
          <w:szCs w:val="28"/>
        </w:rPr>
        <w:t>тавления государственной услуги;</w:t>
      </w:r>
    </w:p>
    <w:p w:rsidR="0057320F" w:rsidRPr="009F0B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 xml:space="preserve">б) на </w:t>
      </w:r>
      <w:r w:rsidRPr="009F0B56">
        <w:rPr>
          <w:rFonts w:ascii="Times New Roman" w:hAnsi="Times New Roman"/>
          <w:sz w:val="28"/>
          <w:szCs w:val="28"/>
        </w:rPr>
        <w:t>официальных сайтах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B56">
        <w:rPr>
          <w:rFonts w:ascii="Times New Roman" w:hAnsi="Times New Roman"/>
          <w:sz w:val="28"/>
          <w:szCs w:val="28"/>
        </w:rPr>
        <w:t>Администрации и Управления:</w:t>
      </w:r>
    </w:p>
    <w:p w:rsidR="0057320F" w:rsidRPr="009F0B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F0B56">
        <w:rPr>
          <w:rFonts w:ascii="Times New Roman" w:hAnsi="Times New Roman"/>
          <w:sz w:val="28"/>
          <w:szCs w:val="28"/>
        </w:rPr>
        <w:t>категории получателей государственной услуги;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F0B56">
        <w:rPr>
          <w:rFonts w:ascii="Times New Roman" w:hAnsi="Times New Roman"/>
          <w:color w:val="000000"/>
          <w:sz w:val="28"/>
          <w:szCs w:val="28"/>
        </w:rPr>
        <w:t>полное наименование, почтовый адрес, адрес электронной почты Управления,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0B56">
        <w:rPr>
          <w:rFonts w:ascii="Times New Roman" w:hAnsi="Times New Roman"/>
          <w:sz w:val="28"/>
          <w:szCs w:val="28"/>
        </w:rPr>
        <w:t>участников</w:t>
      </w:r>
      <w:r w:rsidRPr="007A5156">
        <w:rPr>
          <w:rFonts w:ascii="Times New Roman" w:hAnsi="Times New Roman"/>
          <w:sz w:val="28"/>
          <w:szCs w:val="28"/>
        </w:rPr>
        <w:t xml:space="preserve"> информационного обмена</w:t>
      </w:r>
      <w:r w:rsidRPr="007A5156">
        <w:rPr>
          <w:rFonts w:ascii="Times New Roman" w:hAnsi="Times New Roman"/>
          <w:color w:val="000000"/>
          <w:sz w:val="28"/>
          <w:szCs w:val="28"/>
        </w:rPr>
        <w:t>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5156">
        <w:rPr>
          <w:rFonts w:ascii="Times New Roman" w:hAnsi="Times New Roman"/>
          <w:color w:val="000000"/>
          <w:sz w:val="28"/>
          <w:szCs w:val="28"/>
        </w:rPr>
        <w:t xml:space="preserve">справочные телефоны, по которым можно </w:t>
      </w:r>
      <w:r>
        <w:rPr>
          <w:rFonts w:ascii="Times New Roman" w:hAnsi="Times New Roman"/>
          <w:color w:val="000000"/>
          <w:sz w:val="28"/>
          <w:szCs w:val="28"/>
        </w:rPr>
        <w:t>получить консультацию о </w:t>
      </w:r>
      <w:r w:rsidRPr="007A5156">
        <w:rPr>
          <w:rFonts w:ascii="Times New Roman" w:hAnsi="Times New Roman"/>
          <w:color w:val="000000"/>
          <w:sz w:val="28"/>
          <w:szCs w:val="28"/>
        </w:rPr>
        <w:t>порядке предоставления государственной услуги;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5156">
        <w:rPr>
          <w:rFonts w:ascii="Times New Roman" w:hAnsi="Times New Roman"/>
          <w:color w:val="000000"/>
          <w:sz w:val="28"/>
          <w:szCs w:val="28"/>
        </w:rPr>
        <w:t xml:space="preserve">текст Административного регламента </w:t>
      </w:r>
      <w:r>
        <w:rPr>
          <w:rFonts w:ascii="Times New Roman" w:hAnsi="Times New Roman"/>
          <w:color w:val="000000"/>
          <w:sz w:val="28"/>
          <w:szCs w:val="28"/>
        </w:rPr>
        <w:t>(с соответствующими ссылками на </w:t>
      </w:r>
      <w:r w:rsidRPr="007A5156">
        <w:rPr>
          <w:rFonts w:ascii="Times New Roman" w:hAnsi="Times New Roman"/>
          <w:color w:val="000000"/>
          <w:sz w:val="28"/>
          <w:szCs w:val="28"/>
        </w:rPr>
        <w:t>блок-схемы, отображающие алгоритм прохождения административных процедур) с приложениями;</w:t>
      </w:r>
    </w:p>
    <w:p w:rsidR="0057320F" w:rsidRPr="007A5156" w:rsidRDefault="0057320F" w:rsidP="007A5156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5156">
        <w:rPr>
          <w:rFonts w:ascii="Times New Roman" w:hAnsi="Times New Roman"/>
          <w:color w:val="000000"/>
          <w:sz w:val="28"/>
          <w:szCs w:val="28"/>
        </w:rPr>
        <w:t>информационные материалы (полная вер</w:t>
      </w:r>
      <w:r>
        <w:rPr>
          <w:rFonts w:ascii="Times New Roman" w:hAnsi="Times New Roman"/>
          <w:color w:val="000000"/>
          <w:sz w:val="28"/>
          <w:szCs w:val="28"/>
        </w:rPr>
        <w:t>сия), содержащиеся на стендах в </w:t>
      </w:r>
      <w:r w:rsidRPr="007A5156">
        <w:rPr>
          <w:rFonts w:ascii="Times New Roman" w:hAnsi="Times New Roman"/>
          <w:color w:val="000000"/>
          <w:sz w:val="28"/>
          <w:szCs w:val="28"/>
        </w:rPr>
        <w:t>местах предоставления государственной услуги.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1.3.6. Возможность получения информации через федеральную государственную информационную систему «Единый портал государственных и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муниципальных услуг (функций)» отсутствует, ввиду отсутствия на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территории города Байконур, функционирующего в условиях аренды на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территории иностранного государст</w:t>
      </w:r>
      <w:r>
        <w:rPr>
          <w:rFonts w:ascii="Times New Roman" w:hAnsi="Times New Roman"/>
          <w:sz w:val="28"/>
          <w:szCs w:val="28"/>
        </w:rPr>
        <w:t>ва, системы межведомственного и </w:t>
      </w:r>
      <w:r w:rsidRPr="00912ADD">
        <w:rPr>
          <w:rFonts w:ascii="Times New Roman" w:hAnsi="Times New Roman"/>
          <w:sz w:val="28"/>
          <w:szCs w:val="28"/>
        </w:rPr>
        <w:t>межуровневого взаимодействия</w:t>
      </w:r>
      <w:r w:rsidRPr="00912ADD">
        <w:rPr>
          <w:rFonts w:ascii="Times New Roman" w:hAnsi="Times New Roman"/>
          <w:color w:val="000000"/>
          <w:sz w:val="28"/>
          <w:szCs w:val="28"/>
        </w:rPr>
        <w:t>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1.3.7. Блок-схемы</w:t>
      </w:r>
      <w:r w:rsidRPr="00912ADD">
        <w:rPr>
          <w:rFonts w:ascii="Times New Roman" w:hAnsi="Times New Roman"/>
          <w:sz w:val="28"/>
          <w:szCs w:val="28"/>
        </w:rPr>
        <w:t xml:space="preserve"> предоставления государственной услуги приведен</w:t>
      </w:r>
      <w:r>
        <w:rPr>
          <w:rFonts w:ascii="Times New Roman" w:hAnsi="Times New Roman"/>
          <w:sz w:val="28"/>
          <w:szCs w:val="28"/>
        </w:rPr>
        <w:t>ы в </w:t>
      </w:r>
      <w:r w:rsidRPr="00912ADD">
        <w:rPr>
          <w:rFonts w:ascii="Times New Roman" w:hAnsi="Times New Roman"/>
          <w:sz w:val="28"/>
          <w:szCs w:val="28"/>
        </w:rPr>
        <w:t>Приложении № 1 к Административному регламенту.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1.3.8. Для получения информации о порядке предоставления государственной услуги заявитель обращается в отдел по опеке и попечительству Управления: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а) по т</w:t>
      </w:r>
      <w:r>
        <w:rPr>
          <w:rFonts w:ascii="Times New Roman" w:hAnsi="Times New Roman"/>
          <w:sz w:val="28"/>
          <w:szCs w:val="28"/>
        </w:rPr>
        <w:t>елефонам, указанным в подпункте</w:t>
      </w:r>
      <w:r w:rsidRPr="00912ADD">
        <w:rPr>
          <w:rFonts w:ascii="Times New Roman" w:hAnsi="Times New Roman"/>
          <w:sz w:val="28"/>
          <w:szCs w:val="28"/>
        </w:rPr>
        <w:t xml:space="preserve"> 1.3.2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б) в письменном виде (почтой, факсимильной связью) по адресам, указанным в подпункте 1.3.2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в) по адресу электронной почты, указанному в подпункте 1.3.2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г) посредством личного обращения в отдел по опеке и попечительству Управления.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1.3.9. Для получения информации по процедуре предоставления государственной услуги используются следующие формы консультирования: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индивидуальное консультирование лично;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индивидуальное консультирование по почте;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публичное письменное консультирование;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публичное устное консультирование.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1.3.10. Консультирование осуществляется должностными лицами отдела по опеке и попечительству Управления в соответствии с возложенными обязанностями и распределением полномочий (далее – должностные лица).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1.3.11. Индивидуальное консультирование лично.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Заявитель имеет право выбрать два в</w:t>
      </w:r>
      <w:r>
        <w:rPr>
          <w:rFonts w:ascii="Times New Roman" w:hAnsi="Times New Roman"/>
          <w:sz w:val="28"/>
          <w:szCs w:val="28"/>
        </w:rPr>
        <w:t>арианта получения консультации: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а) в режиме общей очереди в дни приема граждан должностными лицами;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б) по предварительной записи.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Для консультаций, предоставляемых непосредственно в день обращения заявителя, среднее время ожидания в очереди для получения консультации о процедуре предоставления государственной услуги по предварительной записи не должно превышать 10 минут, без предварительной записи – 20 минут.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Срок ожидания в очереди на прием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912ADD">
        <w:rPr>
          <w:rFonts w:ascii="Times New Roman" w:hAnsi="Times New Roman"/>
          <w:sz w:val="28"/>
          <w:szCs w:val="28"/>
        </w:rPr>
        <w:t>предварительной записи не должен превышать 10 минут, без предварительной записи – 20 минут.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определении времени консультации по телефону должностное лицо назначает время на основе уже имеющихся встреч с заявителями и времени, удобного заявителю.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Определение времени проведения консультации по телефону является приоритетным способом организации консультирования.</w:t>
      </w:r>
    </w:p>
    <w:p w:rsidR="0057320F" w:rsidRPr="002474C2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474C2">
        <w:rPr>
          <w:rFonts w:ascii="Times New Roman" w:hAnsi="Times New Roman"/>
          <w:sz w:val="28"/>
          <w:szCs w:val="28"/>
        </w:rPr>
        <w:t xml:space="preserve">Предварительная запись осуществляется только при личном обращении заявителя с обязательным предоставлением им документов, удостоверяющих личность. День предварительной записи: каждый понедельник с </w:t>
      </w:r>
      <w:r w:rsidRPr="0024292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9.00 часов до </w:t>
      </w:r>
      <w:r w:rsidRPr="002474C2">
        <w:rPr>
          <w:rFonts w:ascii="Times New Roman" w:hAnsi="Times New Roman"/>
          <w:sz w:val="28"/>
          <w:szCs w:val="28"/>
        </w:rPr>
        <w:t>10.00 часов, место проведения предварительной записи: приемная начальника Управления, кабинет 210.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474C2">
        <w:rPr>
          <w:rFonts w:ascii="Times New Roman" w:hAnsi="Times New Roman"/>
          <w:sz w:val="28"/>
          <w:szCs w:val="28"/>
        </w:rPr>
        <w:t>Предварительная запись</w:t>
      </w:r>
      <w:r w:rsidRPr="00912ADD">
        <w:rPr>
          <w:rFonts w:ascii="Times New Roman" w:hAnsi="Times New Roman"/>
          <w:sz w:val="28"/>
          <w:szCs w:val="28"/>
        </w:rPr>
        <w:t xml:space="preserve"> осуществляется путем внесения информации в</w:t>
      </w:r>
      <w:r>
        <w:rPr>
          <w:rFonts w:ascii="Times New Roman" w:hAnsi="Times New Roman"/>
          <w:i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 xml:space="preserve">журнал регистрации обращений граждан,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который ведется на бумажном носителе. Форма журнала </w:t>
      </w:r>
      <w:r w:rsidRPr="00912ADD">
        <w:rPr>
          <w:rFonts w:ascii="Times New Roman" w:hAnsi="Times New Roman"/>
          <w:sz w:val="28"/>
          <w:szCs w:val="28"/>
        </w:rPr>
        <w:t>регистрации обращений граждан</w:t>
      </w:r>
      <w:r>
        <w:rPr>
          <w:rFonts w:ascii="Times New Roman" w:hAnsi="Times New Roman"/>
          <w:color w:val="000000"/>
          <w:sz w:val="28"/>
          <w:szCs w:val="28"/>
        </w:rPr>
        <w:t xml:space="preserve"> приведена в </w:t>
      </w:r>
      <w:r w:rsidRPr="00912ADD">
        <w:rPr>
          <w:rFonts w:ascii="Times New Roman" w:hAnsi="Times New Roman"/>
          <w:color w:val="000000"/>
          <w:sz w:val="28"/>
          <w:szCs w:val="28"/>
        </w:rPr>
        <w:t>Приложении № 2 к Административному регламенту.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Индивидуальное устное консультирование каждого заявителя составляет не более 10 минут.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Ответ на устное обращение, поступившее на личном приеме </w:t>
      </w:r>
      <w:r>
        <w:rPr>
          <w:rFonts w:ascii="Times New Roman" w:hAnsi="Times New Roman"/>
          <w:sz w:val="28"/>
          <w:szCs w:val="28"/>
        </w:rPr>
        <w:t>должностного лица</w:t>
      </w:r>
      <w:r w:rsidRPr="00912ADD">
        <w:rPr>
          <w:rFonts w:ascii="Times New Roman" w:hAnsi="Times New Roman"/>
          <w:sz w:val="28"/>
          <w:szCs w:val="28"/>
        </w:rPr>
        <w:t xml:space="preserve"> Управления, дается устно (с согласия заявителя) в вежливой (корректной) форме в ходе личного приема, если изложе</w:t>
      </w:r>
      <w:r>
        <w:rPr>
          <w:rFonts w:ascii="Times New Roman" w:hAnsi="Times New Roman"/>
          <w:sz w:val="28"/>
          <w:szCs w:val="28"/>
        </w:rPr>
        <w:t>нные в устном обращении факты и </w:t>
      </w:r>
      <w:r w:rsidRPr="00912ADD">
        <w:rPr>
          <w:rFonts w:ascii="Times New Roman" w:hAnsi="Times New Roman"/>
          <w:sz w:val="28"/>
          <w:szCs w:val="28"/>
        </w:rPr>
        <w:t>обстоятельства являются очевидными и не требуют дополнительной проверки, в остальных случаях дается письменный о</w:t>
      </w:r>
      <w:r>
        <w:rPr>
          <w:rFonts w:ascii="Times New Roman" w:hAnsi="Times New Roman"/>
          <w:sz w:val="28"/>
          <w:szCs w:val="28"/>
        </w:rPr>
        <w:t>твет по существу поставленных в </w:t>
      </w:r>
      <w:r w:rsidRPr="00912ADD">
        <w:rPr>
          <w:rFonts w:ascii="Times New Roman" w:hAnsi="Times New Roman"/>
          <w:sz w:val="28"/>
          <w:szCs w:val="28"/>
        </w:rPr>
        <w:t>обращении вопросов.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1.3.12. Индивидуальное консультирование по телефону.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Звонки заявителей принимаются в соответствии с графиком работы должностных лиц, ответственных за консультирование.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Ответ на телефонный звонок начинается с информации о наименовании органа, в который обратился заявитель, фамилии, имени, отчестве </w:t>
      </w:r>
      <w:r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z w:val="28"/>
          <w:szCs w:val="28"/>
        </w:rPr>
        <w:t>(последнее – при его наличии) и должности должностного лица, принявшего телефонный звонок.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невозможности должностного лица, принявшего телефонный звонок, самостоятельно ответить на поставленные вопросы, телефонный звонок переводится должностным лицом, принявшим телефонный звонок, на другое должностное лицо, к компетенции которого относится данный вопрос или сообщается телефонный номер, по которому заявителю будет представлена необходимая информация.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Индивидуальное консультирование по телефону каждого заявителя составляет не более 10 минут.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индивидуальном консультировании лично и по телефону предоставляется следующая информация: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а) о входящем номере, под которым зарегистрировано заявление заявителя о предоставлении государственной услуги и прилагаемые к нему документы;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б) о номере телефона и фамилии, имени, отчестве (последнее – при его наличии) должностного лица, ответственн</w:t>
      </w:r>
      <w:r>
        <w:rPr>
          <w:rFonts w:ascii="Times New Roman" w:hAnsi="Times New Roman"/>
          <w:sz w:val="28"/>
          <w:szCs w:val="28"/>
        </w:rPr>
        <w:t>ого за рассмотрение заявления о </w:t>
      </w:r>
      <w:r w:rsidRPr="00912ADD">
        <w:rPr>
          <w:rFonts w:ascii="Times New Roman" w:hAnsi="Times New Roman"/>
          <w:sz w:val="28"/>
          <w:szCs w:val="28"/>
        </w:rPr>
        <w:t>предоставлении государственной услуги и документов заявителя;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в) о ходе рассмотрения заявления о предоставлении государственной услуги и документов заявителя;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г) о принятом решении по конкретному заявлению о предоставлении государственной услуги.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Иная информация предоставляется только на основании соответствующего запроса в письменном виде (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почтой, факсимильной связью, посредством электронной почты по адресам, указанным в подпункте 1.3.2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color w:val="000000"/>
          <w:sz w:val="28"/>
          <w:szCs w:val="28"/>
        </w:rPr>
        <w:t>Административного регламента)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индивидуальном консультировании лично и по телефону должностное лицо, ответственное за консультирование, проявляет к заявителю внимательность, корректность. Слова произносятся четко. Не допускаются «параллельные разговоры» и прерывание разговора по причине поступления звонка на другой аппарат.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завершении консультирования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</w:rPr>
        <w:t>консультирование, кратко подводит итоги и перечисляет меры, которые надо принять (кто именно, когда и что должен сделать).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1.3.13. Индивидуальное консультиро</w:t>
      </w:r>
      <w:r>
        <w:rPr>
          <w:rFonts w:ascii="Times New Roman" w:hAnsi="Times New Roman"/>
          <w:sz w:val="28"/>
          <w:szCs w:val="28"/>
        </w:rPr>
        <w:t>вание по почте (в том числе, по </w:t>
      </w:r>
      <w:r w:rsidRPr="00912ADD">
        <w:rPr>
          <w:rFonts w:ascii="Times New Roman" w:hAnsi="Times New Roman"/>
          <w:sz w:val="28"/>
          <w:szCs w:val="28"/>
        </w:rPr>
        <w:t>электронной почте).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Почтовый адрес, </w:t>
      </w:r>
      <w:r w:rsidRPr="00912ADD">
        <w:rPr>
          <w:rFonts w:ascii="Times New Roman" w:hAnsi="Times New Roman"/>
          <w:color w:val="000000"/>
          <w:sz w:val="28"/>
          <w:szCs w:val="28"/>
        </w:rPr>
        <w:t>адрес электронной почты</w:t>
      </w:r>
      <w:r>
        <w:rPr>
          <w:rFonts w:ascii="Times New Roman" w:hAnsi="Times New Roman"/>
          <w:sz w:val="28"/>
          <w:szCs w:val="28"/>
        </w:rPr>
        <w:t xml:space="preserve"> Управления указаны в </w:t>
      </w:r>
      <w:r w:rsidRPr="00912ADD">
        <w:rPr>
          <w:rFonts w:ascii="Times New Roman" w:hAnsi="Times New Roman"/>
          <w:sz w:val="28"/>
          <w:szCs w:val="28"/>
        </w:rPr>
        <w:t xml:space="preserve">подпункте 1.3.2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индивидуальном консультировании по почте ответ на обращение заявителя отправляется по почте в адрес заяви</w:t>
      </w:r>
      <w:r>
        <w:rPr>
          <w:rFonts w:ascii="Times New Roman" w:hAnsi="Times New Roman"/>
          <w:sz w:val="28"/>
          <w:szCs w:val="28"/>
        </w:rPr>
        <w:t>теля в письменной форме либо по </w:t>
      </w:r>
      <w:r w:rsidRPr="00912ADD">
        <w:rPr>
          <w:rFonts w:ascii="Times New Roman" w:hAnsi="Times New Roman"/>
          <w:sz w:val="28"/>
          <w:szCs w:val="28"/>
        </w:rPr>
        <w:t>электронной почте на электронный адрес заявителя в срок, установленный законодательством Российской Федерации.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Требования к содержанию письменного ответа.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При письменном обращении заявителя должностное лицо, ответственное за консультирование, направляет мотивированный ответ на поставленные вопросы в простой, четкой, понятной форме.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Ответ содержит должность, фамилию, имя, отчество (последнее – при его наличии) лица, подписавшего ответ; фамилию, имя, отчество (последнее – при его наличии) исполнителя; наименование структурного подразделения – ответственного исполнителя; номер телефона ответственного исполнителя.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1.3.14. Публичное письменное консультирование.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Публичное письменное консультирование осуществляется путем размещения информационных материалов на стендах в местах предоставления государственной услуги, публикации информационных материалов в средствах массовой информации, включая публикацию в городской еженедельной газете «Байконур» и в сети «Интернет» на официальном сайте </w:t>
      </w:r>
      <w:r>
        <w:rPr>
          <w:rFonts w:ascii="Times New Roman" w:hAnsi="Times New Roman"/>
          <w:sz w:val="28"/>
          <w:szCs w:val="28"/>
        </w:rPr>
        <w:t>А</w:t>
      </w:r>
      <w:r w:rsidRPr="00912ADD">
        <w:rPr>
          <w:rFonts w:ascii="Times New Roman" w:hAnsi="Times New Roman"/>
          <w:sz w:val="28"/>
          <w:szCs w:val="28"/>
        </w:rPr>
        <w:t>дминистрации.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1.3.15. Публичное устное консультирование.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color w:val="000000"/>
          <w:sz w:val="28"/>
          <w:szCs w:val="28"/>
        </w:rPr>
        <w:t xml:space="preserve">Публичное устное консультирование осуществляется уполномоченным должностным лицом Управления, если ему в установленном порядке делегированы полномочия по проведению публичного устного консультирования, с привлечением средств массовой информации установленным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дминистрацией порядком. 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1.3.16. Консультации в объеме, предусмотренном Административным регламентом, предоставляются должностными лицами Управления в рабочее время в течение всего срока предоставления государственной услуги.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1.3.17. Заявители, представившие в отдел по опеке и попечительству Управления документы для получения государственной услуги, в соответствии со стандартом предоставления государственной услуги в обязательном порядке информируются должностными лицами:</w:t>
      </w:r>
    </w:p>
    <w:p w:rsidR="0057320F" w:rsidRPr="00912ADD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о возможности отказа в предоставлении государственной услуги;</w:t>
      </w:r>
    </w:p>
    <w:p w:rsidR="0057320F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о сроках предоставления государственной услуги.</w:t>
      </w:r>
    </w:p>
    <w:p w:rsidR="0057320F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1.3.18. Все консультации и справочная информация предоставляются бесплатно.</w:t>
      </w:r>
    </w:p>
    <w:p w:rsidR="0057320F" w:rsidRPr="007A5156" w:rsidRDefault="0057320F" w:rsidP="00D57F64">
      <w:pPr>
        <w:tabs>
          <w:tab w:val="left" w:pos="686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7320F" w:rsidRDefault="0057320F" w:rsidP="007A5156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A5156">
        <w:rPr>
          <w:rFonts w:ascii="Times New Roman" w:hAnsi="Times New Roman"/>
          <w:b/>
          <w:color w:val="000000"/>
          <w:sz w:val="28"/>
          <w:szCs w:val="28"/>
        </w:rPr>
        <w:t>II. СТАНДАРТ ПРЕДОСТАВЛЕНИЯ ГОСУДАРСТВЕННОЙ УСЛУГИ</w:t>
      </w:r>
    </w:p>
    <w:p w:rsidR="0057320F" w:rsidRPr="007A5156" w:rsidRDefault="0057320F" w:rsidP="007A5156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b/>
          <w:sz w:val="28"/>
          <w:szCs w:val="28"/>
        </w:rPr>
        <w:t>2.1.</w:t>
      </w:r>
      <w:r w:rsidRPr="007A5156">
        <w:rPr>
          <w:rFonts w:ascii="Times New Roman" w:hAnsi="Times New Roman"/>
          <w:sz w:val="28"/>
          <w:szCs w:val="28"/>
        </w:rPr>
        <w:t xml:space="preserve">  </w:t>
      </w:r>
      <w:r w:rsidRPr="007A5156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 xml:space="preserve">Наименование государственной услуги – </w:t>
      </w:r>
      <w:r w:rsidRPr="00363295">
        <w:rPr>
          <w:rFonts w:ascii="Times New Roman" w:hAnsi="Times New Roman"/>
          <w:sz w:val="28"/>
          <w:szCs w:val="28"/>
          <w:lang w:eastAsia="ru-RU"/>
        </w:rPr>
        <w:t xml:space="preserve">выдача </w:t>
      </w:r>
      <w:r>
        <w:rPr>
          <w:rStyle w:val="Strong"/>
          <w:rFonts w:ascii="Times New Roman" w:hAnsi="Times New Roman"/>
          <w:b w:val="0"/>
          <w:sz w:val="28"/>
          <w:szCs w:val="28"/>
        </w:rPr>
        <w:t>разрешения на </w:t>
      </w:r>
      <w:r w:rsidRPr="00363295">
        <w:rPr>
          <w:rStyle w:val="Strong"/>
          <w:rFonts w:ascii="Times New Roman" w:hAnsi="Times New Roman"/>
          <w:b w:val="0"/>
          <w:sz w:val="28"/>
          <w:szCs w:val="28"/>
        </w:rPr>
        <w:t>заключение трудового договора с лицом,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получающим общее образование и </w:t>
      </w:r>
      <w:r w:rsidRPr="00363295">
        <w:rPr>
          <w:rStyle w:val="Strong"/>
          <w:rFonts w:ascii="Times New Roman" w:hAnsi="Times New Roman"/>
          <w:b w:val="0"/>
          <w:sz w:val="28"/>
          <w:szCs w:val="28"/>
        </w:rPr>
        <w:t>достигшим возраста четырнадцати лет</w:t>
      </w:r>
      <w:r>
        <w:rPr>
          <w:rStyle w:val="Strong"/>
          <w:rFonts w:ascii="Times New Roman" w:hAnsi="Times New Roman"/>
          <w:b w:val="0"/>
          <w:sz w:val="28"/>
          <w:szCs w:val="28"/>
        </w:rPr>
        <w:t>, для выполнения в свободное от </w:t>
      </w:r>
      <w:r w:rsidRPr="00363295">
        <w:rPr>
          <w:rStyle w:val="Strong"/>
          <w:rFonts w:ascii="Times New Roman" w:hAnsi="Times New Roman"/>
          <w:b w:val="0"/>
          <w:sz w:val="28"/>
          <w:szCs w:val="28"/>
        </w:rPr>
        <w:t>получения образования время легкого труда, не причиняющего вреда его здоровью и без ущерба для освоения образовательной программы</w:t>
      </w:r>
      <w:r w:rsidRPr="00885B8A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C21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2.2.  Наименование органа, предоставляющего государственную услугу</w:t>
      </w:r>
    </w:p>
    <w:p w:rsidR="0057320F" w:rsidRPr="00912ADD" w:rsidRDefault="0057320F" w:rsidP="00C21BA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 xml:space="preserve">2.2.1. Предоставление государственной услуги осуществляется </w:t>
      </w:r>
      <w:r w:rsidRPr="00912ADD">
        <w:rPr>
          <w:rFonts w:ascii="Times New Roman" w:hAnsi="Times New Roman"/>
          <w:sz w:val="28"/>
          <w:szCs w:val="28"/>
          <w:lang w:eastAsia="ru-RU"/>
        </w:rPr>
        <w:t>Управлением.</w:t>
      </w:r>
    </w:p>
    <w:p w:rsidR="0057320F" w:rsidRPr="00912ADD" w:rsidRDefault="0057320F" w:rsidP="00C21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2.2.2. Структурным подразделением 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Управления, </w:t>
      </w:r>
      <w:r>
        <w:rPr>
          <w:rFonts w:ascii="Times New Roman" w:hAnsi="Times New Roman"/>
          <w:sz w:val="28"/>
          <w:szCs w:val="28"/>
        </w:rPr>
        <w:t>уполномоченным на </w:t>
      </w:r>
      <w:r w:rsidRPr="00912ADD">
        <w:rPr>
          <w:rFonts w:ascii="Times New Roman" w:hAnsi="Times New Roman"/>
          <w:sz w:val="28"/>
          <w:szCs w:val="28"/>
        </w:rPr>
        <w:t xml:space="preserve">осуществление административных процедур и административных действий, связанных с предоставлением государственной услуги, является </w:t>
      </w:r>
      <w:r>
        <w:rPr>
          <w:rFonts w:ascii="Times New Roman" w:hAnsi="Times New Roman"/>
          <w:sz w:val="28"/>
          <w:szCs w:val="28"/>
          <w:lang w:eastAsia="ru-RU"/>
        </w:rPr>
        <w:t>отдел по опеке и </w:t>
      </w:r>
      <w:r w:rsidRPr="00912ADD">
        <w:rPr>
          <w:rFonts w:ascii="Times New Roman" w:hAnsi="Times New Roman"/>
          <w:sz w:val="28"/>
          <w:szCs w:val="28"/>
          <w:lang w:eastAsia="ru-RU"/>
        </w:rPr>
        <w:t>попечительству.</w:t>
      </w:r>
    </w:p>
    <w:p w:rsidR="0057320F" w:rsidRPr="00912ADD" w:rsidRDefault="0057320F" w:rsidP="00C21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2.2.3. </w:t>
      </w:r>
      <w:r w:rsidRPr="00912ADD">
        <w:rPr>
          <w:rFonts w:ascii="Times New Roman" w:hAnsi="Times New Roman"/>
          <w:sz w:val="28"/>
          <w:szCs w:val="28"/>
        </w:rPr>
        <w:t xml:space="preserve">В процессе предоставления государственной услуги взаимодействие с организациями, в том числе совещательными и </w:t>
      </w:r>
      <w:r>
        <w:rPr>
          <w:rFonts w:ascii="Times New Roman" w:hAnsi="Times New Roman"/>
          <w:sz w:val="28"/>
          <w:szCs w:val="28"/>
        </w:rPr>
        <w:t>коллегиальными органами, не </w:t>
      </w:r>
      <w:r w:rsidRPr="00912ADD">
        <w:rPr>
          <w:rFonts w:ascii="Times New Roman" w:hAnsi="Times New Roman"/>
          <w:sz w:val="28"/>
          <w:szCs w:val="28"/>
        </w:rPr>
        <w:t>осуществляется</w:t>
      </w:r>
      <w:r w:rsidRPr="00912ADD">
        <w:rPr>
          <w:rFonts w:ascii="Times New Roman" w:hAnsi="Times New Roman"/>
          <w:bCs/>
          <w:sz w:val="28"/>
          <w:szCs w:val="28"/>
        </w:rPr>
        <w:t>.</w:t>
      </w:r>
    </w:p>
    <w:p w:rsidR="0057320F" w:rsidRPr="00E14D1A" w:rsidRDefault="0057320F" w:rsidP="007A515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2.2.4. </w:t>
      </w:r>
      <w:r w:rsidRPr="00912ADD">
        <w:rPr>
          <w:rFonts w:ascii="Times New Roman" w:hAnsi="Times New Roman"/>
          <w:color w:val="000000"/>
          <w:sz w:val="28"/>
          <w:szCs w:val="28"/>
        </w:rPr>
        <w:t>Участники информационного обмена, участвующ</w:t>
      </w:r>
      <w:r>
        <w:rPr>
          <w:rFonts w:ascii="Times New Roman" w:hAnsi="Times New Roman"/>
          <w:color w:val="000000"/>
          <w:sz w:val="28"/>
          <w:szCs w:val="28"/>
        </w:rPr>
        <w:t>ие в </w:t>
      </w:r>
      <w:r w:rsidRPr="00912ADD">
        <w:rPr>
          <w:rFonts w:ascii="Times New Roman" w:hAnsi="Times New Roman"/>
          <w:color w:val="000000"/>
          <w:sz w:val="28"/>
          <w:szCs w:val="28"/>
        </w:rPr>
        <w:t>предоставлении государственной услуги в ч</w:t>
      </w:r>
      <w:r>
        <w:rPr>
          <w:rFonts w:ascii="Times New Roman" w:hAnsi="Times New Roman"/>
          <w:color w:val="000000"/>
          <w:sz w:val="28"/>
          <w:szCs w:val="28"/>
        </w:rPr>
        <w:t>асти представления документов и 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информации в соответствии с требованиями статьи 7.2 Федерального закона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912ADD">
        <w:rPr>
          <w:rFonts w:ascii="Times New Roman" w:hAnsi="Times New Roman"/>
          <w:color w:val="000000"/>
          <w:sz w:val="28"/>
          <w:szCs w:val="28"/>
        </w:rPr>
        <w:t>№ 210-ФЗ в рамках межведомственного информационного взаимодействия, отсутствуют.</w:t>
      </w:r>
    </w:p>
    <w:p w:rsidR="0057320F" w:rsidRPr="006B19C3" w:rsidRDefault="0057320F" w:rsidP="00C21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2.2.5. </w:t>
      </w:r>
      <w:r w:rsidRPr="00912ADD">
        <w:rPr>
          <w:rFonts w:ascii="Times New Roman" w:hAnsi="Times New Roman"/>
          <w:sz w:val="28"/>
          <w:szCs w:val="28"/>
        </w:rPr>
        <w:t xml:space="preserve">В соответствии с пунктом 3 части 1 статьи 7 Федерального закона № 210-ФЗ Управление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</w:t>
      </w:r>
      <w:r w:rsidRPr="00912ADD">
        <w:rPr>
          <w:rFonts w:ascii="Times New Roman" w:hAnsi="Times New Roman"/>
          <w:color w:val="000000"/>
          <w:sz w:val="28"/>
          <w:szCs w:val="28"/>
        </w:rPr>
        <w:t>утвержденный постановлением Главы администрации города Байконур.</w:t>
      </w:r>
    </w:p>
    <w:p w:rsidR="0057320F" w:rsidRPr="00912ADD" w:rsidRDefault="0057320F" w:rsidP="00C21BAB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2.3. Описание результатов предоставления государственной услуги</w:t>
      </w:r>
    </w:p>
    <w:p w:rsidR="0057320F" w:rsidRPr="00912ADD" w:rsidRDefault="0057320F" w:rsidP="00C21BA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Результатом предоставления государственной услуги является:</w:t>
      </w:r>
    </w:p>
    <w:p w:rsidR="0057320F" w:rsidRPr="004954B0" w:rsidRDefault="0057320F" w:rsidP="00C21BA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954B0">
        <w:rPr>
          <w:rFonts w:ascii="Times New Roman" w:hAnsi="Times New Roman"/>
          <w:sz w:val="28"/>
          <w:szCs w:val="28"/>
          <w:lang w:eastAsia="ru-RU"/>
        </w:rPr>
        <w:t>выдача заявителю Распоряжения</w:t>
      </w:r>
      <w:r w:rsidRPr="004954B0">
        <w:rPr>
          <w:rFonts w:ascii="Times New Roman" w:hAnsi="Times New Roman"/>
          <w:sz w:val="28"/>
          <w:szCs w:val="28"/>
        </w:rPr>
        <w:t>;</w:t>
      </w:r>
    </w:p>
    <w:p w:rsidR="0057320F" w:rsidRPr="008533C7" w:rsidRDefault="0057320F" w:rsidP="00C21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33C7">
        <w:rPr>
          <w:rFonts w:ascii="Times New Roman" w:hAnsi="Times New Roman"/>
          <w:sz w:val="28"/>
          <w:szCs w:val="28"/>
          <w:lang w:eastAsia="ru-RU"/>
        </w:rPr>
        <w:t xml:space="preserve">в случае принятия решения об отказе </w:t>
      </w:r>
      <w:r w:rsidRPr="008533C7">
        <w:rPr>
          <w:rFonts w:ascii="Times New Roman" w:hAnsi="Times New Roman"/>
          <w:sz w:val="28"/>
          <w:szCs w:val="28"/>
        </w:rPr>
        <w:t>в предоставлении государственной услуги</w:t>
      </w:r>
      <w:r w:rsidRPr="008533C7">
        <w:rPr>
          <w:rFonts w:ascii="Times New Roman" w:hAnsi="Times New Roman"/>
          <w:sz w:val="28"/>
          <w:szCs w:val="28"/>
          <w:lang w:eastAsia="ru-RU"/>
        </w:rPr>
        <w:t xml:space="preserve"> – уведомление заявителя о регистрации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заявления и об отказе в </w:t>
      </w:r>
      <w:r w:rsidRPr="008533C7">
        <w:rPr>
          <w:rFonts w:ascii="Times New Roman" w:hAnsi="Times New Roman"/>
          <w:sz w:val="28"/>
          <w:szCs w:val="28"/>
          <w:lang w:eastAsia="ru-RU"/>
        </w:rPr>
        <w:t>предоставлении государст</w:t>
      </w:r>
      <w:r>
        <w:rPr>
          <w:rFonts w:ascii="Times New Roman" w:hAnsi="Times New Roman"/>
          <w:sz w:val="28"/>
          <w:szCs w:val="28"/>
          <w:lang w:eastAsia="ru-RU"/>
        </w:rPr>
        <w:t>венной услуги (Приложение № 3 к </w:t>
      </w:r>
      <w:r w:rsidRPr="008533C7">
        <w:rPr>
          <w:rFonts w:ascii="Times New Roman" w:hAnsi="Times New Roman"/>
          <w:sz w:val="28"/>
          <w:szCs w:val="28"/>
          <w:lang w:eastAsia="ru-RU"/>
        </w:rPr>
        <w:t>Административному регламенту).</w:t>
      </w:r>
    </w:p>
    <w:p w:rsidR="0057320F" w:rsidRPr="00912ADD" w:rsidRDefault="0057320F" w:rsidP="000438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b/>
          <w:color w:val="000000"/>
          <w:sz w:val="28"/>
          <w:szCs w:val="28"/>
        </w:rPr>
        <w:t>2.4.</w:t>
      </w:r>
      <w:r w:rsidRPr="00912ADD">
        <w:rPr>
          <w:rFonts w:ascii="Times New Roman" w:hAnsi="Times New Roman"/>
          <w:color w:val="000000"/>
          <w:sz w:val="28"/>
          <w:szCs w:val="28"/>
        </w:rPr>
        <w:t> </w:t>
      </w:r>
      <w:r w:rsidRPr="00912ADD">
        <w:rPr>
          <w:rFonts w:ascii="Times New Roman" w:hAnsi="Times New Roman"/>
          <w:b/>
          <w:color w:val="000000"/>
          <w:sz w:val="28"/>
          <w:szCs w:val="28"/>
        </w:rPr>
        <w:t>Срок предоставления государственной услуги</w:t>
      </w:r>
    </w:p>
    <w:p w:rsidR="0057320F" w:rsidRPr="00912ADD" w:rsidRDefault="0057320F" w:rsidP="000438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2.4.1. Началом предоставления государственной услуги считается день обращения заявителя при условии предъявления им документов, указанных в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 xml:space="preserve">подпункте 2.6.1 </w:t>
      </w:r>
      <w:r>
        <w:rPr>
          <w:rFonts w:ascii="Times New Roman" w:hAnsi="Times New Roman"/>
          <w:sz w:val="28"/>
          <w:szCs w:val="28"/>
        </w:rPr>
        <w:t xml:space="preserve">пункта 2.6 </w:t>
      </w:r>
      <w:r w:rsidRPr="00912ADD">
        <w:rPr>
          <w:rFonts w:ascii="Times New Roman" w:hAnsi="Times New Roman"/>
          <w:sz w:val="28"/>
          <w:szCs w:val="28"/>
        </w:rPr>
        <w:t>Административ</w:t>
      </w:r>
      <w:r>
        <w:rPr>
          <w:rFonts w:ascii="Times New Roman" w:hAnsi="Times New Roman"/>
          <w:sz w:val="28"/>
          <w:szCs w:val="28"/>
        </w:rPr>
        <w:t>ного регламента и оформленных в </w:t>
      </w:r>
      <w:r w:rsidRPr="00912ADD">
        <w:rPr>
          <w:rFonts w:ascii="Times New Roman" w:hAnsi="Times New Roman"/>
          <w:sz w:val="28"/>
          <w:szCs w:val="28"/>
        </w:rPr>
        <w:t>соответствии с требованиями к оформлению док</w:t>
      </w:r>
      <w:r>
        <w:rPr>
          <w:rFonts w:ascii="Times New Roman" w:hAnsi="Times New Roman"/>
          <w:sz w:val="28"/>
          <w:szCs w:val="28"/>
        </w:rPr>
        <w:t>ументов, изложенными в </w:t>
      </w:r>
      <w:r w:rsidRPr="00912ADD">
        <w:rPr>
          <w:rFonts w:ascii="Times New Roman" w:hAnsi="Times New Roman"/>
          <w:sz w:val="28"/>
          <w:szCs w:val="28"/>
        </w:rPr>
        <w:t>пункте 2.6 Административного регламента.</w:t>
      </w:r>
    </w:p>
    <w:p w:rsidR="0057320F" w:rsidRDefault="0057320F" w:rsidP="00AE08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2.4.2. </w:t>
      </w:r>
      <w:r w:rsidRPr="00912ADD">
        <w:rPr>
          <w:rFonts w:ascii="Times New Roman" w:hAnsi="Times New Roman"/>
          <w:sz w:val="28"/>
          <w:szCs w:val="28"/>
        </w:rPr>
        <w:t>Общий срок предоставления госуд</w:t>
      </w:r>
      <w:r>
        <w:rPr>
          <w:rFonts w:ascii="Times New Roman" w:hAnsi="Times New Roman"/>
          <w:sz w:val="28"/>
          <w:szCs w:val="28"/>
        </w:rPr>
        <w:t>арственной услуги составляет не </w:t>
      </w:r>
      <w:r w:rsidRPr="00912ADD">
        <w:rPr>
          <w:rFonts w:ascii="Times New Roman" w:hAnsi="Times New Roman"/>
          <w:sz w:val="28"/>
          <w:szCs w:val="28"/>
        </w:rPr>
        <w:t xml:space="preserve">более </w:t>
      </w:r>
      <w:r>
        <w:rPr>
          <w:rFonts w:ascii="Times New Roman" w:hAnsi="Times New Roman"/>
          <w:sz w:val="28"/>
          <w:szCs w:val="28"/>
        </w:rPr>
        <w:t>10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 рабочих </w:t>
      </w:r>
      <w:r w:rsidRPr="00912ADD">
        <w:rPr>
          <w:rFonts w:ascii="Times New Roman" w:hAnsi="Times New Roman"/>
          <w:sz w:val="28"/>
          <w:szCs w:val="28"/>
        </w:rPr>
        <w:t>дней со дня регистрации в журнале учета заявлений граждан, оф</w:t>
      </w:r>
      <w:r>
        <w:rPr>
          <w:rFonts w:ascii="Times New Roman" w:hAnsi="Times New Roman"/>
          <w:sz w:val="28"/>
          <w:szCs w:val="28"/>
        </w:rPr>
        <w:t xml:space="preserve">ормленном согласно Приложению № </w:t>
      </w:r>
      <w:r w:rsidRPr="00912ADD">
        <w:rPr>
          <w:rFonts w:ascii="Times New Roman" w:hAnsi="Times New Roman"/>
          <w:sz w:val="28"/>
          <w:szCs w:val="28"/>
        </w:rPr>
        <w:t>4 к Административному регламенту, в отделе по оп</w:t>
      </w:r>
      <w:r>
        <w:rPr>
          <w:rFonts w:ascii="Times New Roman" w:hAnsi="Times New Roman"/>
          <w:sz w:val="28"/>
          <w:szCs w:val="28"/>
        </w:rPr>
        <w:t>еке и попечительству Управления заявления и </w:t>
      </w:r>
      <w:r w:rsidRPr="00912ADD">
        <w:rPr>
          <w:rFonts w:ascii="Times New Roman" w:hAnsi="Times New Roman"/>
          <w:sz w:val="28"/>
          <w:szCs w:val="28"/>
        </w:rPr>
        <w:t xml:space="preserve">документов заявителя, необходимых для предоставления государственной услуги, и до момента оформления Распоряжения либо отказа в предоставлении государственной услуги и </w:t>
      </w:r>
      <w:r w:rsidRPr="00912ADD">
        <w:rPr>
          <w:rFonts w:ascii="Times New Roman" w:hAnsi="Times New Roman"/>
          <w:sz w:val="28"/>
          <w:szCs w:val="28"/>
          <w:lang w:eastAsia="ru-RU"/>
        </w:rPr>
        <w:t>уведомления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заявителя о регистрации заявления и об </w:t>
      </w:r>
      <w:r w:rsidRPr="00912ADD">
        <w:rPr>
          <w:rFonts w:ascii="Times New Roman" w:hAnsi="Times New Roman"/>
          <w:sz w:val="28"/>
          <w:szCs w:val="28"/>
          <w:lang w:eastAsia="ru-RU"/>
        </w:rPr>
        <w:t>отказе 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57320F" w:rsidRPr="00AE08BF" w:rsidRDefault="0057320F" w:rsidP="006C65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2.4.3. </w:t>
      </w:r>
      <w:r w:rsidRPr="00912ADD">
        <w:rPr>
          <w:rFonts w:ascii="Times New Roman" w:hAnsi="Times New Roman"/>
          <w:sz w:val="28"/>
          <w:szCs w:val="28"/>
        </w:rPr>
        <w:t xml:space="preserve">Срок принятия отделом по опеке и попечительству Управления решения о предоставлении государственной услуги составляет </w:t>
      </w:r>
      <w:r w:rsidRPr="00242920">
        <w:rPr>
          <w:rFonts w:ascii="Times New Roman" w:hAnsi="Times New Roman"/>
          <w:sz w:val="28"/>
          <w:szCs w:val="28"/>
        </w:rPr>
        <w:t>6</w:t>
      </w:r>
      <w:r w:rsidRPr="00787A16">
        <w:rPr>
          <w:rFonts w:ascii="Times New Roman" w:hAnsi="Times New Roman"/>
          <w:sz w:val="28"/>
          <w:szCs w:val="28"/>
        </w:rPr>
        <w:t xml:space="preserve"> рабочих</w:t>
      </w:r>
      <w:r>
        <w:rPr>
          <w:rFonts w:ascii="Times New Roman" w:hAnsi="Times New Roman"/>
          <w:sz w:val="28"/>
          <w:szCs w:val="28"/>
        </w:rPr>
        <w:t xml:space="preserve"> дней с </w:t>
      </w:r>
      <w:r w:rsidRPr="00912ADD">
        <w:rPr>
          <w:rFonts w:ascii="Times New Roman" w:hAnsi="Times New Roman"/>
          <w:sz w:val="28"/>
          <w:szCs w:val="28"/>
        </w:rPr>
        <w:t>момента получения от заявителя документов, указанных в подпункте 2.6.1 пункт</w:t>
      </w:r>
      <w:r>
        <w:rPr>
          <w:rFonts w:ascii="Times New Roman" w:hAnsi="Times New Roman"/>
          <w:sz w:val="28"/>
          <w:szCs w:val="28"/>
        </w:rPr>
        <w:t>а</w:t>
      </w:r>
      <w:r w:rsidRPr="00912ADD">
        <w:rPr>
          <w:rFonts w:ascii="Times New Roman" w:hAnsi="Times New Roman"/>
          <w:sz w:val="28"/>
          <w:szCs w:val="28"/>
        </w:rPr>
        <w:t xml:space="preserve"> 2.6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и оформленных в соответствии с </w:t>
      </w:r>
      <w:r w:rsidRPr="00912ADD">
        <w:rPr>
          <w:rFonts w:ascii="Times New Roman" w:hAnsi="Times New Roman"/>
          <w:sz w:val="28"/>
          <w:szCs w:val="28"/>
        </w:rPr>
        <w:t>требованиями к оформлению документов, изложенными в пункте 2</w:t>
      </w:r>
      <w:r>
        <w:rPr>
          <w:rFonts w:ascii="Times New Roman" w:hAnsi="Times New Roman"/>
          <w:sz w:val="28"/>
          <w:szCs w:val="28"/>
        </w:rPr>
        <w:t>.6 Административного регламента.</w:t>
      </w:r>
    </w:p>
    <w:p w:rsidR="0057320F" w:rsidRPr="006B19C3" w:rsidRDefault="0057320F" w:rsidP="000438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</w:rPr>
        <w:t>4</w:t>
      </w:r>
      <w:r w:rsidRPr="00912ADD">
        <w:rPr>
          <w:rFonts w:ascii="Times New Roman" w:hAnsi="Times New Roman"/>
          <w:sz w:val="28"/>
          <w:szCs w:val="28"/>
        </w:rPr>
        <w:t>. Сроки выполнения конкрет</w:t>
      </w:r>
      <w:r>
        <w:rPr>
          <w:rFonts w:ascii="Times New Roman" w:hAnsi="Times New Roman"/>
          <w:sz w:val="28"/>
          <w:szCs w:val="28"/>
        </w:rPr>
        <w:t>ных административных процедур и </w:t>
      </w:r>
      <w:r w:rsidRPr="00912ADD">
        <w:rPr>
          <w:rFonts w:ascii="Times New Roman" w:hAnsi="Times New Roman"/>
          <w:sz w:val="28"/>
          <w:szCs w:val="28"/>
        </w:rPr>
        <w:t xml:space="preserve">административных действий указаны в </w:t>
      </w:r>
      <w:r>
        <w:rPr>
          <w:rFonts w:ascii="Times New Roman" w:hAnsi="Times New Roman"/>
          <w:sz w:val="28"/>
          <w:szCs w:val="28"/>
        </w:rPr>
        <w:t xml:space="preserve">соответствующих пунктах раздела </w:t>
      </w:r>
      <w:r w:rsidRPr="00912ADD">
        <w:rPr>
          <w:rFonts w:ascii="Times New Roman" w:hAnsi="Times New Roman"/>
          <w:sz w:val="28"/>
          <w:szCs w:val="28"/>
        </w:rPr>
        <w:t>III Административного регламента.</w:t>
      </w: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2.5. </w:t>
      </w:r>
      <w:r w:rsidRPr="007A5156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57320F" w:rsidRPr="00912ADD" w:rsidRDefault="0057320F" w:rsidP="00B0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Правовыми основаниями для предоставления государственной услуги являются: </w:t>
      </w:r>
    </w:p>
    <w:p w:rsidR="0057320F" w:rsidRPr="00912ADD" w:rsidRDefault="0057320F" w:rsidP="00B0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12ADD">
        <w:rPr>
          <w:rFonts w:ascii="Times New Roman" w:hAnsi="Times New Roman"/>
          <w:color w:val="000000"/>
          <w:sz w:val="28"/>
          <w:szCs w:val="28"/>
        </w:rPr>
        <w:t>Конвенция о правах ребенка</w:t>
      </w: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одобрена Генеральной Ассамблеей ООН </w:t>
      </w:r>
      <w:r w:rsidRPr="00912ADD">
        <w:rPr>
          <w:rFonts w:ascii="Times New Roman" w:hAnsi="Times New Roman"/>
          <w:color w:val="000000"/>
          <w:sz w:val="28"/>
          <w:szCs w:val="28"/>
        </w:rPr>
        <w:br/>
        <w:t>20 ноября 1989 г.</w:t>
      </w: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(</w:t>
      </w:r>
      <w:r w:rsidRPr="00912ADD">
        <w:rPr>
          <w:rFonts w:ascii="Times New Roman" w:hAnsi="Times New Roman"/>
          <w:sz w:val="28"/>
          <w:szCs w:val="28"/>
        </w:rPr>
        <w:t>Сборник международных договоров СССР, выпуск XLVI, 1993)</w:t>
      </w: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57320F" w:rsidRPr="00912ADD" w:rsidRDefault="0057320F" w:rsidP="00B04CC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Конвенция о правовой помощи и правовых отношениях по гражданским, семейным и уголовным делам от 22 января 1993 г. (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Собрание законодательства </w:t>
      </w: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912ADD">
        <w:rPr>
          <w:rFonts w:ascii="Times New Roman" w:hAnsi="Times New Roman"/>
          <w:color w:val="000000"/>
          <w:sz w:val="28"/>
          <w:szCs w:val="28"/>
        </w:rPr>
        <w:t>, 1995, № 17, ст. 1472; 2008, № 4, ст. 224);</w:t>
      </w:r>
    </w:p>
    <w:p w:rsidR="0057320F" w:rsidRPr="00912ADD" w:rsidRDefault="0057320F" w:rsidP="00B04CC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Договор аренды комплекса «Байконур» между Правительством Российской Федерации и Правительством Республики Казахстан от 10 декабря 1994 г. (Собрание законодательства Российской Федерации, 1998, № 35, ст. 4369); </w:t>
      </w:r>
    </w:p>
    <w:p w:rsidR="0057320F" w:rsidRPr="00912ADD" w:rsidRDefault="0057320F" w:rsidP="00B04CC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Соглашение между Российской Фед</w:t>
      </w:r>
      <w:r>
        <w:rPr>
          <w:rFonts w:ascii="Times New Roman" w:hAnsi="Times New Roman"/>
          <w:sz w:val="28"/>
          <w:szCs w:val="28"/>
        </w:rPr>
        <w:t>ерацией и Республикой Казахстан</w:t>
      </w:r>
      <w:r w:rsidRPr="00912ADD">
        <w:rPr>
          <w:rFonts w:ascii="Times New Roman" w:hAnsi="Times New Roman"/>
          <w:sz w:val="28"/>
          <w:szCs w:val="28"/>
        </w:rPr>
        <w:t xml:space="preserve"> о статусе города Байконур, порядке формирования и статусе его органов исполнительной власти от 23 декабря 1995 г. (Бюллетень международных договоров, 1999, № 5);</w:t>
      </w:r>
    </w:p>
    <w:p w:rsidR="0057320F" w:rsidRDefault="0057320F" w:rsidP="005231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2276">
        <w:rPr>
          <w:rFonts w:ascii="Times New Roman" w:hAnsi="Times New Roman"/>
          <w:sz w:val="28"/>
          <w:szCs w:val="28"/>
        </w:rPr>
        <w:t>Конституция Российской Федерации от 12 декабря 1993 г.</w:t>
      </w:r>
      <w:r w:rsidRPr="00912A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Российская газета от 25 декабря 1993 г.; </w:t>
      </w:r>
      <w:r w:rsidRPr="00912ADD">
        <w:rPr>
          <w:rFonts w:ascii="Times New Roman" w:hAnsi="Times New Roman"/>
          <w:sz w:val="28"/>
          <w:szCs w:val="28"/>
        </w:rPr>
        <w:t>Собрание законодательства Российской Федерации, 1996, № 3, ст. 152; № 7, ст. 676; 2001, № 24, ст. 2421; 2003, № 30, ст. 3051; 2004, № 13, ст. 1110; 2005, № 42, ст. 4212; 2006, № 29, ст. 3119; 2007, № 1, ст. 1;  № 30, ст. 3745; 2009, № 1, ст. 1, ст. 2; 2014, № 6, ст. 548; № 12, ст. 1201;</w:t>
      </w:r>
      <w:r>
        <w:rPr>
          <w:rFonts w:ascii="Times New Roman" w:hAnsi="Times New Roman"/>
          <w:sz w:val="28"/>
          <w:szCs w:val="28"/>
        </w:rPr>
        <w:t xml:space="preserve"> № 30, ст. 4202</w:t>
      </w:r>
      <w:r w:rsidRPr="00912ADD">
        <w:rPr>
          <w:rFonts w:ascii="Times New Roman" w:hAnsi="Times New Roman"/>
          <w:sz w:val="28"/>
          <w:szCs w:val="28"/>
        </w:rPr>
        <w:t>);</w:t>
      </w:r>
    </w:p>
    <w:p w:rsidR="0057320F" w:rsidRPr="00A51962" w:rsidRDefault="0057320F" w:rsidP="0024292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A3BD3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Гражданский кодекс Российской Федерации (часть первая) </w:t>
      </w:r>
      <w:r w:rsidRPr="00CA3BD3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1994, № 32, ст. 3301; 1996, № 9, </w:t>
      </w:r>
      <w:r w:rsidRPr="00CA3BD3">
        <w:rPr>
          <w:rFonts w:ascii="Times New Roman" w:hAnsi="Times New Roman"/>
          <w:sz w:val="28"/>
          <w:szCs w:val="28"/>
        </w:rPr>
        <w:br/>
        <w:t xml:space="preserve">ст. 773; № 34, ст. 4026; 1999, № 28, ст. 3471; 2001, № 17, ст. 1644; № 21, ст. 2063; 2002, № 12, ст. 1093; № 48, ст. 4746, ст. 4737; 2003, № 2, ст. 167; № 52, ст. 5034; 2004, № 27, ст. 2711; № 31, ст. 3233; 2005, № 1, ст. 18, ст. 39, ст. 43; № 27, </w:t>
      </w:r>
      <w:r w:rsidRPr="00CA3BD3">
        <w:rPr>
          <w:rFonts w:ascii="Times New Roman" w:hAnsi="Times New Roman"/>
          <w:sz w:val="28"/>
          <w:szCs w:val="28"/>
        </w:rPr>
        <w:br/>
        <w:t xml:space="preserve">ст. 2722; № 30, ст. 3120; 2006, № 2, ст. 171; № 3, ст. 282; № 23, ст. 2380; № 27, </w:t>
      </w:r>
      <w:r w:rsidRPr="00CA3BD3">
        <w:rPr>
          <w:rFonts w:ascii="Times New Roman" w:hAnsi="Times New Roman"/>
          <w:sz w:val="28"/>
          <w:szCs w:val="28"/>
        </w:rPr>
        <w:br/>
        <w:t xml:space="preserve">ст. 2881; № 31, ст. 3437; № 45, ст. 4627; № 50, ст. 5279; № 52, ст. 5497, ст. 5498; 2007, № 1, ст. 21; № 7, ст. 834; № 27, ст. 3213; № 31, ст. 3993; № 41, ст. 4845; </w:t>
      </w:r>
      <w:r w:rsidRPr="00CA3BD3">
        <w:rPr>
          <w:rFonts w:ascii="Times New Roman" w:hAnsi="Times New Roman"/>
          <w:sz w:val="28"/>
          <w:szCs w:val="28"/>
        </w:rPr>
        <w:br/>
        <w:t xml:space="preserve">№ 49, ст. 6079; № 50, ст. 6246; 2008, № 17, ст. 1756; № 20, ст. 2253; № 29, </w:t>
      </w:r>
      <w:r w:rsidRPr="00CA3BD3">
        <w:rPr>
          <w:rFonts w:ascii="Times New Roman" w:hAnsi="Times New Roman"/>
          <w:sz w:val="28"/>
          <w:szCs w:val="28"/>
        </w:rPr>
        <w:br/>
        <w:t xml:space="preserve">ст. 3418; № 30, ст. 3597, ст. 3616, ст. 3617; 2009, № 1, ст. 14, ст. 19, ст. 20, ст. 23; № 7, ст. 775; № 26, ст. 3130; № 29, ст. 3582, ст. 3618; № 52, ст. 6428; 2010, № 19, ст. 2291; № 31, ст. 4163; 2011, № 7, ст. 901; № 15, ст. 2038; № 49, ст. 7015, </w:t>
      </w:r>
      <w:r w:rsidRPr="00CA3BD3">
        <w:rPr>
          <w:rFonts w:ascii="Times New Roman" w:hAnsi="Times New Roman"/>
          <w:sz w:val="28"/>
          <w:szCs w:val="28"/>
        </w:rPr>
        <w:br/>
        <w:t xml:space="preserve">ст. 7041; № 50, ст. 7335, ст. 7347; 2012, № 29, ст. 4167; № 50, ст. 6954, ст. 6963; </w:t>
      </w:r>
      <w:r w:rsidRPr="00CA3BD3">
        <w:rPr>
          <w:rFonts w:ascii="Times New Roman" w:hAnsi="Times New Roman"/>
          <w:sz w:val="28"/>
          <w:szCs w:val="28"/>
        </w:rPr>
        <w:br/>
        <w:t xml:space="preserve">№ 53, ст. 7607, ст. 7627; 2013, № 7, ст. 609; № 19, ст. 2327; № 26, ст. 3207; № 27, ст. 3434, ст. 3459; № 30, ст. 4078; № 44, ст. 5641; № 51, ст. 6687; 2014, № 11, </w:t>
      </w:r>
      <w:r w:rsidRPr="00CA3BD3">
        <w:rPr>
          <w:rFonts w:ascii="Times New Roman" w:hAnsi="Times New Roman"/>
          <w:sz w:val="28"/>
          <w:szCs w:val="28"/>
        </w:rPr>
        <w:br/>
        <w:t>ст. 1100; № 19, ст. 2304, ст. 2334; №</w:t>
      </w:r>
      <w:r w:rsidRPr="00CA3BD3">
        <w:rPr>
          <w:rFonts w:ascii="Times New Roman" w:hAnsi="Times New Roman"/>
          <w:sz w:val="28"/>
          <w:szCs w:val="28"/>
          <w:lang w:eastAsia="ru-RU"/>
        </w:rPr>
        <w:t xml:space="preserve"> 26, ст. 3377; № 43, ст. 5799;2015, № 1, ст. 52; </w:t>
      </w:r>
      <w:r>
        <w:rPr>
          <w:rFonts w:ascii="Times New Roman" w:hAnsi="Times New Roman"/>
          <w:sz w:val="28"/>
          <w:szCs w:val="28"/>
          <w:lang w:eastAsia="ru-RU"/>
        </w:rPr>
        <w:t xml:space="preserve">№ 10, ст. 1412; </w:t>
      </w:r>
      <w:r w:rsidRPr="00CA3BD3">
        <w:rPr>
          <w:rFonts w:ascii="Times New Roman" w:hAnsi="Times New Roman"/>
          <w:sz w:val="28"/>
          <w:szCs w:val="28"/>
          <w:lang w:eastAsia="ru-RU"/>
        </w:rPr>
        <w:t>№ 14, ст. 2020</w:t>
      </w:r>
      <w:r>
        <w:rPr>
          <w:rFonts w:ascii="Times New Roman" w:hAnsi="Times New Roman"/>
          <w:sz w:val="28"/>
          <w:szCs w:val="28"/>
          <w:lang w:eastAsia="ru-RU"/>
        </w:rPr>
        <w:t>; № 21, ст. 2985; № 27, ст. 4001)</w:t>
      </w:r>
      <w:r w:rsidRPr="00CA3BD3">
        <w:rPr>
          <w:rFonts w:ascii="Times New Roman" w:hAnsi="Times New Roman"/>
          <w:sz w:val="28"/>
          <w:szCs w:val="28"/>
          <w:lang w:eastAsia="ru-RU"/>
        </w:rPr>
        <w:t>;</w:t>
      </w:r>
    </w:p>
    <w:p w:rsidR="0057320F" w:rsidRDefault="0057320F" w:rsidP="0024292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 xml:space="preserve">Семейный кодекс Российской Федерации (Собрание законодательства Российской Федерации, 1996, № 1, ст. 16; 1997, № 46, ст. 5243; 1998, № 26, </w:t>
      </w:r>
      <w:r w:rsidRPr="00CA3BD3">
        <w:rPr>
          <w:rFonts w:ascii="Times New Roman" w:hAnsi="Times New Roman"/>
          <w:sz w:val="28"/>
          <w:szCs w:val="28"/>
        </w:rPr>
        <w:br/>
        <w:t xml:space="preserve">ст. 3014; 2000, № 2, ст. 153; 2004, № 35, ст. 3607; 2005, № 1, ст. 11; 2006, № 23, ст. 2378; № 52, ст. 5497; 2007, № 1, ст. 21; № 30, ст. 3808; 2008, № 17, ст. 1756; </w:t>
      </w:r>
      <w:r w:rsidRPr="00CA3BD3">
        <w:rPr>
          <w:rFonts w:ascii="Times New Roman" w:hAnsi="Times New Roman"/>
          <w:sz w:val="28"/>
          <w:szCs w:val="28"/>
        </w:rPr>
        <w:br/>
        <w:t xml:space="preserve">№ 27, ст. 3124; 2010, № 52, ст. 7001; 2011, № 19, ст. 2715; № 49, ст. 7029, </w:t>
      </w:r>
      <w:r w:rsidRPr="00CA3BD3">
        <w:rPr>
          <w:rFonts w:ascii="Times New Roman" w:hAnsi="Times New Roman"/>
          <w:sz w:val="28"/>
          <w:szCs w:val="28"/>
        </w:rPr>
        <w:br/>
        <w:t>ст. 7041; 2012, № 47, ст. 6394; 2013, № 27, ст. 3459, ст. 3477; № 48, ст. 6165; 2014, № 7, ст. 735; № 19, ст. 2331; № 45, ст. 6143</w:t>
      </w:r>
      <w:r>
        <w:rPr>
          <w:rFonts w:ascii="Times New Roman" w:hAnsi="Times New Roman"/>
          <w:sz w:val="28"/>
          <w:szCs w:val="28"/>
        </w:rPr>
        <w:t>; 2015,</w:t>
      </w:r>
      <w:r w:rsidRPr="00CA3BD3">
        <w:rPr>
          <w:rFonts w:ascii="Times New Roman" w:hAnsi="Times New Roman"/>
          <w:sz w:val="28"/>
          <w:szCs w:val="28"/>
        </w:rPr>
        <w:t xml:space="preserve"> № 17, ст. 2476);</w:t>
      </w:r>
    </w:p>
    <w:p w:rsidR="0057320F" w:rsidRDefault="0057320F" w:rsidP="00B04CC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038CC">
        <w:rPr>
          <w:rFonts w:ascii="Times New Roman" w:hAnsi="Times New Roman"/>
          <w:sz w:val="28"/>
          <w:szCs w:val="28"/>
        </w:rPr>
        <w:t>Трудовой кодекс</w:t>
      </w:r>
      <w:r w:rsidRPr="00363295">
        <w:rPr>
          <w:rFonts w:ascii="Times New Roman" w:hAnsi="Times New Roman"/>
          <w:sz w:val="28"/>
          <w:szCs w:val="28"/>
        </w:rPr>
        <w:t xml:space="preserve"> Российской Федерации 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 xml:space="preserve">№ 1, ст. 3; </w:t>
      </w:r>
      <w:r w:rsidRPr="00363295">
        <w:rPr>
          <w:rFonts w:ascii="Times New Roman" w:hAnsi="Times New Roman"/>
          <w:sz w:val="28"/>
          <w:szCs w:val="28"/>
        </w:rPr>
        <w:t xml:space="preserve">№ 30, ст. 3014, ст. 3033; 2003, № 27, </w:t>
      </w:r>
      <w:r w:rsidRPr="00363295">
        <w:rPr>
          <w:rFonts w:ascii="Times New Roman" w:hAnsi="Times New Roman"/>
          <w:sz w:val="28"/>
          <w:szCs w:val="28"/>
        </w:rPr>
        <w:br/>
        <w:t xml:space="preserve">ст. 2700; 2004, № 18, ст. 1690; № 35, ст. 3607; 2005, № 1, ст. 27; </w:t>
      </w:r>
      <w:r>
        <w:rPr>
          <w:rFonts w:ascii="Times New Roman" w:hAnsi="Times New Roman"/>
          <w:sz w:val="28"/>
          <w:szCs w:val="28"/>
        </w:rPr>
        <w:t xml:space="preserve">№ 13, ст. 1209;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№ 19, ст. 1752; 2006, № 27, ст. 2878; </w:t>
      </w:r>
      <w:r>
        <w:rPr>
          <w:rFonts w:ascii="Times New Roman" w:hAnsi="Times New Roman"/>
          <w:sz w:val="28"/>
          <w:szCs w:val="28"/>
        </w:rPr>
        <w:t xml:space="preserve">№ 41, ст. 4285; </w:t>
      </w:r>
      <w:r w:rsidRPr="00363295">
        <w:rPr>
          <w:rFonts w:ascii="Times New Roman" w:hAnsi="Times New Roman"/>
          <w:sz w:val="28"/>
          <w:szCs w:val="28"/>
        </w:rPr>
        <w:t xml:space="preserve">№ 52, ст. 5498; 2007, № 1,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ст. 34; № 17, ст. 1930; № 30, ст. 3808; № 41, ст. 4844; № 43, ст. 5084; № 49,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ст. 6070; 2008, № 9, ст. 812; № 30, ст. 3613, </w:t>
      </w:r>
      <w:r>
        <w:rPr>
          <w:rFonts w:ascii="Times New Roman" w:hAnsi="Times New Roman"/>
          <w:sz w:val="28"/>
          <w:szCs w:val="28"/>
        </w:rPr>
        <w:t xml:space="preserve">ст. </w:t>
      </w:r>
      <w:r w:rsidRPr="00363295">
        <w:rPr>
          <w:rFonts w:ascii="Times New Roman" w:hAnsi="Times New Roman"/>
          <w:sz w:val="28"/>
          <w:szCs w:val="28"/>
        </w:rPr>
        <w:t>3616, № 52, ст. 6235, ст. 6236; 2009, № 1, ст. 17, ст. 21; № 19, ст. 2270; № 29, ст. 3604; № 30, ст. 3732, ст. 3739; № 46, ст. 5419; № 48, ст. 5717;</w:t>
      </w:r>
      <w:r>
        <w:rPr>
          <w:rFonts w:ascii="Times New Roman" w:hAnsi="Times New Roman"/>
          <w:sz w:val="28"/>
          <w:szCs w:val="28"/>
        </w:rPr>
        <w:t xml:space="preserve"> № 50, ст. 6146;</w:t>
      </w:r>
      <w:r w:rsidRPr="00363295">
        <w:rPr>
          <w:rFonts w:ascii="Times New Roman" w:hAnsi="Times New Roman"/>
          <w:sz w:val="28"/>
          <w:szCs w:val="28"/>
        </w:rPr>
        <w:t xml:space="preserve"> 2010, № 31, ст. 4196;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№ 52, ст. 7002; 2011, № 1, ст. 49; № 25, ст. 3539; № 27, ст. 3880; № 30, ст. 4586, ст. 4590, ст. 4591, ст. 4596; № 45, ст. 6333, ст. 6335; № 48, ст. 6730, ст. 6735;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>№ 49, ст. 7015, ст. 7031; № 50, ст. 7359;</w:t>
      </w:r>
      <w:r>
        <w:rPr>
          <w:rFonts w:ascii="Times New Roman" w:hAnsi="Times New Roman"/>
          <w:sz w:val="28"/>
          <w:szCs w:val="28"/>
        </w:rPr>
        <w:t xml:space="preserve"> № 52, ст. 7639;</w:t>
      </w:r>
      <w:r w:rsidRPr="00363295">
        <w:rPr>
          <w:rFonts w:ascii="Times New Roman" w:hAnsi="Times New Roman"/>
          <w:sz w:val="28"/>
          <w:szCs w:val="28"/>
        </w:rPr>
        <w:t xml:space="preserve"> 2012, № 10, ст. 1164; </w:t>
      </w:r>
      <w:r w:rsidRPr="00363295">
        <w:rPr>
          <w:rFonts w:ascii="Times New Roman" w:hAnsi="Times New Roman"/>
          <w:sz w:val="28"/>
          <w:szCs w:val="28"/>
        </w:rPr>
        <w:br/>
        <w:t xml:space="preserve">№ 14, ст. 1553; № 18, ст. 2127; № 31, ст. 4325; № 47, ст. 6399; № 50, ст. 6954,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ст. 6957, ст. 6959; № 53, ст. 7605; 2013, № 14, ст. 1666, ст. 1668; № 19, ст. 2326, ст. 2329; № 23, ст. 2866, ст. 2883; № 27, ст. 3449, ст. 3454, ст. 3477; № 30, </w:t>
      </w:r>
      <w:r>
        <w:rPr>
          <w:rFonts w:ascii="Times New Roman" w:hAnsi="Times New Roman"/>
          <w:sz w:val="28"/>
          <w:szCs w:val="28"/>
        </w:rPr>
        <w:br/>
      </w:r>
      <w:r w:rsidRPr="00363295">
        <w:rPr>
          <w:rFonts w:ascii="Times New Roman" w:hAnsi="Times New Roman"/>
          <w:sz w:val="28"/>
          <w:szCs w:val="28"/>
        </w:rPr>
        <w:t xml:space="preserve">ст. 4037; № 48, ст. 6165; № 52, ст. 6986; 2014, № 14, ст. 1542, ст. 1547, ст. 1548; </w:t>
      </w:r>
      <w:r>
        <w:rPr>
          <w:rFonts w:ascii="Times New Roman" w:hAnsi="Times New Roman"/>
          <w:sz w:val="28"/>
          <w:szCs w:val="28"/>
        </w:rPr>
        <w:br/>
        <w:t xml:space="preserve">№ 19, ст. 2321; № 23, ст. 2930; </w:t>
      </w:r>
      <w:r w:rsidRPr="00363295">
        <w:rPr>
          <w:rFonts w:ascii="Times New Roman" w:hAnsi="Times New Roman"/>
          <w:sz w:val="28"/>
          <w:szCs w:val="28"/>
        </w:rPr>
        <w:t>№ 26, ст. 3405</w:t>
      </w:r>
      <w:r>
        <w:rPr>
          <w:rFonts w:ascii="Times New Roman" w:hAnsi="Times New Roman"/>
          <w:sz w:val="28"/>
          <w:szCs w:val="28"/>
        </w:rPr>
        <w:t xml:space="preserve">; № 45, ст. 6143; № 48, ст. 6639; </w:t>
      </w:r>
      <w:r>
        <w:rPr>
          <w:rFonts w:ascii="Times New Roman" w:hAnsi="Times New Roman"/>
          <w:sz w:val="28"/>
          <w:szCs w:val="28"/>
        </w:rPr>
        <w:br/>
        <w:t xml:space="preserve">№ 49, ст. 6918; № 52, ст. 7543, ст. 7554; 2015, № 1, ст. 1, ст. 10, ст. 42, ст. 72; </w:t>
      </w:r>
      <w:r>
        <w:rPr>
          <w:rFonts w:ascii="Times New Roman" w:hAnsi="Times New Roman"/>
          <w:sz w:val="28"/>
          <w:szCs w:val="28"/>
        </w:rPr>
        <w:br/>
        <w:t>№ 14, ст. 2022; № 18, ст. 2625</w:t>
      </w:r>
      <w:r w:rsidRPr="00363295">
        <w:rPr>
          <w:rFonts w:ascii="Times New Roman" w:hAnsi="Times New Roman"/>
          <w:sz w:val="28"/>
          <w:szCs w:val="28"/>
        </w:rPr>
        <w:t>);</w:t>
      </w:r>
    </w:p>
    <w:p w:rsidR="0057320F" w:rsidRPr="00912ADD" w:rsidRDefault="0057320F" w:rsidP="008044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252C">
        <w:rPr>
          <w:rFonts w:ascii="Times New Roman" w:hAnsi="Times New Roman"/>
          <w:sz w:val="28"/>
          <w:szCs w:val="28"/>
        </w:rPr>
        <w:t>Федеральный закон от 02 мая 2006 г. № 59-ФЗ «О порядке рассмотрения обращений граждан Российской Федерации» (Собрание законодательства Российской Федерации, 2006, № 19, ст. 2060; 2010, № 27, ст. 3410; № 31, ст. 4196; 2012, № 31, ст. 4470; 2013, № 19, ст. 2307; № 27, ст. 3474; 2014, № 48, ст. 6638);</w:t>
      </w:r>
    </w:p>
    <w:p w:rsidR="0057320F" w:rsidRPr="00912ADD" w:rsidRDefault="0057320F" w:rsidP="008044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</w:t>
      </w:r>
      <w:r w:rsidRPr="00CA3BD3">
        <w:rPr>
          <w:rFonts w:ascii="Times New Roman" w:hAnsi="Times New Roman"/>
          <w:sz w:val="28"/>
          <w:szCs w:val="28"/>
          <w:lang w:eastAsia="ru-RU"/>
        </w:rPr>
        <w:t xml:space="preserve">2010, № 31, ст. 4196; 2011, № 15, ст. 2038; № 30, ст. 4600; 2012, № 31, ст. 4328; 2013, № 14, ст. 1658; № 23, ст. 2870; № 27, ст. 3479; № 52, ст. 6961, ст. 6963; 2014, № 19, </w:t>
      </w:r>
      <w:r w:rsidRPr="00CA3BD3">
        <w:rPr>
          <w:rFonts w:ascii="Times New Roman" w:hAnsi="Times New Roman"/>
          <w:sz w:val="28"/>
          <w:szCs w:val="28"/>
          <w:lang w:eastAsia="ru-RU"/>
        </w:rPr>
        <w:br/>
        <w:t>ст. 2302; № 30, ст. 4223; № 48, ст. 6645</w:t>
      </w:r>
      <w:r>
        <w:rPr>
          <w:rFonts w:ascii="Times New Roman" w:hAnsi="Times New Roman"/>
          <w:sz w:val="28"/>
          <w:szCs w:val="28"/>
          <w:lang w:eastAsia="ru-RU"/>
        </w:rPr>
        <w:t>; 2015, № 1, ст. 84</w:t>
      </w:r>
      <w:r w:rsidRPr="00CA3BD3">
        <w:rPr>
          <w:rFonts w:ascii="Times New Roman" w:hAnsi="Times New Roman"/>
          <w:sz w:val="28"/>
          <w:szCs w:val="28"/>
          <w:lang w:eastAsia="ru-RU"/>
        </w:rPr>
        <w:t>);</w:t>
      </w:r>
    </w:p>
    <w:p w:rsidR="0057320F" w:rsidRPr="00C95840" w:rsidRDefault="0057320F" w:rsidP="0023619D">
      <w:pPr>
        <w:spacing w:after="0" w:line="240" w:lineRule="auto"/>
        <w:ind w:firstLine="709"/>
        <w:contextualSpacing/>
        <w:jc w:val="both"/>
        <w:rPr>
          <w:rStyle w:val="a0"/>
          <w:rFonts w:ascii="Times New Roman" w:hAnsi="Times New Roman"/>
          <w:sz w:val="28"/>
          <w:szCs w:val="28"/>
          <w:lang w:eastAsia="en-US"/>
        </w:rPr>
      </w:pPr>
      <w:r w:rsidRPr="00F369A9">
        <w:rPr>
          <w:rStyle w:val="a0"/>
          <w:rFonts w:ascii="Times New Roman" w:hAnsi="Times New Roman"/>
          <w:sz w:val="28"/>
          <w:szCs w:val="28"/>
          <w:lang w:eastAsia="en-US"/>
        </w:rPr>
        <w:t>Федеральный закон от 27 июля 2006 г. № 152-ФЗ «О персональных данных» (Собрание законодательства Российской Федерации, 2006, № 31, ст. 3451; 2009, № 48, ст. 5716; № 52, ст. 6439; 2010, № 27, ст. 3407; № 31, ст. 4173, ст. 4196; № 49, ст. 6409; № 52, ст. 6974; 2011, № 23, ст. 3263; № 31,</w:t>
      </w:r>
      <w:r w:rsidRPr="00912ADD">
        <w:rPr>
          <w:rStyle w:val="a0"/>
          <w:rFonts w:ascii="Times New Roman" w:hAnsi="Times New Roman"/>
          <w:sz w:val="28"/>
          <w:szCs w:val="28"/>
          <w:lang w:eastAsia="en-US"/>
        </w:rPr>
        <w:t xml:space="preserve"> ст. 4701; 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2013, № 14, ст. 1651; № 30, ст. 4038; № 51, ст. 6683; 2014, № 23, </w:t>
      </w:r>
      <w:r w:rsidRPr="00912ADD">
        <w:rPr>
          <w:rFonts w:ascii="Times New Roman" w:hAnsi="Times New Roman"/>
          <w:sz w:val="28"/>
          <w:szCs w:val="28"/>
          <w:lang w:eastAsia="ru-RU"/>
        </w:rPr>
        <w:br/>
        <w:t>ст. 2927</w:t>
      </w:r>
      <w:r>
        <w:rPr>
          <w:rFonts w:ascii="Times New Roman" w:hAnsi="Times New Roman"/>
          <w:sz w:val="28"/>
          <w:szCs w:val="28"/>
          <w:lang w:eastAsia="ru-RU"/>
        </w:rPr>
        <w:t>; № 30, ст. 4217)</w:t>
      </w:r>
      <w:r w:rsidRPr="00912ADD">
        <w:rPr>
          <w:rStyle w:val="a0"/>
          <w:rFonts w:ascii="Times New Roman" w:hAnsi="Times New Roman"/>
          <w:sz w:val="28"/>
          <w:szCs w:val="28"/>
          <w:lang w:eastAsia="en-US"/>
        </w:rPr>
        <w:t>;</w:t>
      </w:r>
    </w:p>
    <w:p w:rsidR="0057320F" w:rsidRPr="006B19C3" w:rsidRDefault="0057320F" w:rsidP="00804407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6B19C3">
        <w:rPr>
          <w:sz w:val="28"/>
          <w:szCs w:val="28"/>
        </w:rPr>
        <w:t>Федеральный закон от 24 апр</w:t>
      </w:r>
      <w:r>
        <w:rPr>
          <w:sz w:val="28"/>
          <w:szCs w:val="28"/>
        </w:rPr>
        <w:t>еля 2008 г. № 48-ФЗ «Об опеке и </w:t>
      </w:r>
      <w:r w:rsidRPr="006B19C3">
        <w:rPr>
          <w:sz w:val="28"/>
          <w:szCs w:val="28"/>
        </w:rPr>
        <w:t xml:space="preserve">попечительстве» (Собрание законодательства </w:t>
      </w:r>
      <w:r w:rsidRPr="006B19C3">
        <w:rPr>
          <w:rStyle w:val="a0"/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Pr="006B19C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2008, </w:t>
      </w:r>
      <w:r>
        <w:rPr>
          <w:sz w:val="28"/>
          <w:szCs w:val="28"/>
        </w:rPr>
        <w:br/>
        <w:t>№ 17, ст. 1755</w:t>
      </w:r>
      <w:r w:rsidRPr="005C4C35">
        <w:rPr>
          <w:sz w:val="28"/>
          <w:szCs w:val="28"/>
        </w:rPr>
        <w:t xml:space="preserve">; 2009, № 29, ст. 3615; 2011, № 27, ст. 3880; 2013, № 27, ст. 3459, </w:t>
      </w:r>
      <w:r w:rsidRPr="005C4C35">
        <w:rPr>
          <w:sz w:val="28"/>
          <w:szCs w:val="28"/>
        </w:rPr>
        <w:br/>
        <w:t>ст. 3477; 2014, № 19, ст. 2323</w:t>
      </w:r>
      <w:r>
        <w:rPr>
          <w:sz w:val="28"/>
          <w:szCs w:val="28"/>
        </w:rPr>
        <w:t>; №</w:t>
      </w:r>
      <w:r w:rsidRPr="005C4C35">
        <w:rPr>
          <w:color w:val="000000"/>
          <w:sz w:val="28"/>
          <w:szCs w:val="28"/>
        </w:rPr>
        <w:t xml:space="preserve"> 45, ст. 6143</w:t>
      </w:r>
      <w:r>
        <w:rPr>
          <w:color w:val="000000"/>
          <w:sz w:val="28"/>
          <w:szCs w:val="28"/>
        </w:rPr>
        <w:t>; № 52</w:t>
      </w:r>
      <w:r w:rsidRPr="005C4C35">
        <w:rPr>
          <w:color w:val="000000"/>
          <w:sz w:val="28"/>
          <w:szCs w:val="28"/>
        </w:rPr>
        <w:t>, ст. 7543</w:t>
      </w:r>
      <w:r>
        <w:rPr>
          <w:color w:val="000000"/>
          <w:sz w:val="28"/>
          <w:szCs w:val="28"/>
        </w:rPr>
        <w:t>);</w:t>
      </w:r>
    </w:p>
    <w:p w:rsidR="0057320F" w:rsidRPr="007A5156" w:rsidRDefault="0057320F" w:rsidP="00804407">
      <w:pPr>
        <w:spacing w:after="0" w:line="240" w:lineRule="auto"/>
        <w:ind w:firstLine="709"/>
        <w:contextualSpacing/>
        <w:jc w:val="both"/>
        <w:rPr>
          <w:rStyle w:val="a0"/>
          <w:rFonts w:ascii="Times New Roman" w:hAnsi="Times New Roman"/>
          <w:sz w:val="28"/>
          <w:szCs w:val="28"/>
          <w:lang w:eastAsia="en-US"/>
        </w:rPr>
      </w:pPr>
      <w:r w:rsidRPr="00912ADD">
        <w:rPr>
          <w:rStyle w:val="a0"/>
          <w:rFonts w:ascii="Times New Roman" w:hAnsi="Times New Roman"/>
          <w:sz w:val="28"/>
          <w:szCs w:val="28"/>
          <w:lang w:eastAsia="en-US"/>
        </w:rPr>
        <w:t xml:space="preserve">Федеральный закон от 27 июля 2010 г. № 210-ФЗ «Об организации предоставления государственных и муниципальных услуг» </w:t>
      </w:r>
      <w:r w:rsidRPr="00912ADD">
        <w:rPr>
          <w:rFonts w:ascii="Times New Roman" w:hAnsi="Times New Roman"/>
          <w:sz w:val="28"/>
          <w:szCs w:val="28"/>
        </w:rPr>
        <w:t>(Собрание законодательства Российской Федерации, 2010, № 31, ст. 4179; 2011,</w:t>
      </w:r>
      <w:r>
        <w:rPr>
          <w:rFonts w:ascii="Times New Roman" w:hAnsi="Times New Roman"/>
          <w:sz w:val="28"/>
          <w:szCs w:val="28"/>
        </w:rPr>
        <w:t xml:space="preserve"> № 15, ст. 2038; № 27, ст. 3873,</w:t>
      </w:r>
      <w:r w:rsidRPr="00912ADD">
        <w:rPr>
          <w:rFonts w:ascii="Times New Roman" w:hAnsi="Times New Roman"/>
          <w:sz w:val="28"/>
          <w:szCs w:val="28"/>
        </w:rPr>
        <w:t xml:space="preserve"> ст. 3880; № 29, ст. 4291; № 30, ст. 4587; № 49, ст. 7061; 2012, № 31, ст. 4322; 2013, № 14, ст. 1651; № 27, ст. 3477, ст. 3480; № 30, </w:t>
      </w:r>
      <w:r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z w:val="28"/>
          <w:szCs w:val="28"/>
        </w:rPr>
        <w:t xml:space="preserve">ст. 4084; № 51, ст. 6679; № 52, ст. 6952, ст. 6961, ст. 7009; 2014, № 26, ст. 3366; </w:t>
      </w:r>
      <w:r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z w:val="28"/>
          <w:szCs w:val="28"/>
        </w:rPr>
        <w:t>№ 30, ст. 4264</w:t>
      </w:r>
      <w:r>
        <w:rPr>
          <w:rFonts w:ascii="Times New Roman" w:hAnsi="Times New Roman"/>
          <w:sz w:val="28"/>
          <w:szCs w:val="28"/>
        </w:rPr>
        <w:t xml:space="preserve">; </w:t>
      </w:r>
      <w:r w:rsidRPr="00A75FA3">
        <w:rPr>
          <w:rFonts w:ascii="Times New Roman" w:hAnsi="Times New Roman"/>
          <w:sz w:val="28"/>
          <w:szCs w:val="28"/>
        </w:rPr>
        <w:t>№ 49, ст. 6928; 2015, № 1</w:t>
      </w:r>
      <w:r w:rsidRPr="00A75FA3">
        <w:rPr>
          <w:rFonts w:ascii="Times New Roman" w:hAnsi="Times New Roman"/>
          <w:sz w:val="28"/>
          <w:szCs w:val="28"/>
          <w:lang w:eastAsia="ru-RU"/>
        </w:rPr>
        <w:t>, ст. 67</w:t>
      </w:r>
      <w:r>
        <w:rPr>
          <w:rFonts w:ascii="Times New Roman" w:hAnsi="Times New Roman"/>
          <w:sz w:val="28"/>
          <w:szCs w:val="28"/>
          <w:lang w:eastAsia="ru-RU"/>
        </w:rPr>
        <w:t>, ст. 72</w:t>
      </w:r>
      <w:r w:rsidRPr="00912ADD">
        <w:rPr>
          <w:rFonts w:ascii="Times New Roman" w:hAnsi="Times New Roman"/>
          <w:sz w:val="28"/>
          <w:szCs w:val="28"/>
        </w:rPr>
        <w:t>)</w:t>
      </w:r>
      <w:r w:rsidRPr="00912ADD">
        <w:rPr>
          <w:rStyle w:val="a0"/>
          <w:rFonts w:ascii="Times New Roman" w:hAnsi="Times New Roman"/>
          <w:sz w:val="28"/>
          <w:szCs w:val="28"/>
          <w:lang w:eastAsia="en-US"/>
        </w:rPr>
        <w:t>;</w:t>
      </w:r>
    </w:p>
    <w:p w:rsidR="0057320F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постановление Главы а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дминистрации города Байконур 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/>
        <w:t>от 27 августа 2008 г. № 139 «Об органе опеки и попечительства над несовершеннолетними»;</w:t>
      </w:r>
    </w:p>
    <w:p w:rsidR="0057320F" w:rsidRPr="00912ADD" w:rsidRDefault="0057320F" w:rsidP="003642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постановление Главы администрации города Байконур </w:t>
      </w:r>
      <w:r w:rsidRPr="00912ADD"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pacing w:val="-14"/>
          <w:sz w:val="28"/>
          <w:szCs w:val="28"/>
        </w:rPr>
        <w:t>от 26 июля 2013 г.</w:t>
      </w:r>
      <w:r w:rsidRPr="00912ADD">
        <w:rPr>
          <w:rFonts w:ascii="Times New Roman" w:hAnsi="Times New Roman"/>
          <w:sz w:val="28"/>
          <w:szCs w:val="28"/>
        </w:rPr>
        <w:t xml:space="preserve"> № 102 «Об утверждении Порядка разработки, проведения экспертизы и утверждения административных регламентов предоставления государственных услуг структурными подразделениями администрации города Байконур»;</w:t>
      </w:r>
    </w:p>
    <w:p w:rsidR="0057320F" w:rsidRPr="00912ADD" w:rsidRDefault="0057320F" w:rsidP="003642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постановление Главы администрации города Байконур </w:t>
      </w:r>
      <w:r w:rsidRPr="00912ADD">
        <w:rPr>
          <w:rFonts w:ascii="Times New Roman" w:hAnsi="Times New Roman"/>
          <w:sz w:val="28"/>
          <w:szCs w:val="28"/>
        </w:rPr>
        <w:br/>
        <w:t xml:space="preserve">от </w:t>
      </w:r>
      <w:r w:rsidRPr="00912ADD">
        <w:rPr>
          <w:rStyle w:val="apple-style-span"/>
          <w:rFonts w:ascii="Times New Roman" w:hAnsi="Times New Roman"/>
          <w:sz w:val="28"/>
          <w:szCs w:val="28"/>
        </w:rPr>
        <w:t>23 октября 2013 г. № 164</w:t>
      </w:r>
      <w:r w:rsidRPr="00912ADD">
        <w:rPr>
          <w:rFonts w:ascii="Times New Roman" w:hAnsi="Times New Roman"/>
          <w:sz w:val="28"/>
          <w:szCs w:val="28"/>
        </w:rPr>
        <w:t xml:space="preserve"> «</w:t>
      </w:r>
      <w:hyperlink r:id="rId12" w:tgtFrame="_blank" w:history="1">
        <w:r w:rsidRPr="00912ADD">
          <w:rPr>
            <w:rFonts w:ascii="Times New Roman" w:hAnsi="Times New Roman"/>
            <w:sz w:val="28"/>
            <w:szCs w:val="28"/>
          </w:rPr>
          <w:t>Об услугах, которые являются необходимыми и обязательными для предоставления структурными подразделениями администрации города Байконур государственных услуг и предоставляются организациями, участвующими в предоставлении государственных услуг</w:t>
        </w:r>
      </w:hyperlink>
      <w:r w:rsidRPr="00912ADD">
        <w:rPr>
          <w:rFonts w:ascii="Times New Roman" w:hAnsi="Times New Roman"/>
          <w:sz w:val="28"/>
          <w:szCs w:val="28"/>
        </w:rPr>
        <w:t>» (с изменениями);</w:t>
      </w:r>
    </w:p>
    <w:p w:rsidR="0057320F" w:rsidRPr="006B19C3" w:rsidRDefault="0057320F" w:rsidP="00364281">
      <w:pPr>
        <w:spacing w:after="0" w:line="240" w:lineRule="auto"/>
        <w:ind w:firstLine="708"/>
        <w:contextualSpacing/>
        <w:jc w:val="both"/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</w:rPr>
        <w:t xml:space="preserve">распоряжение Главы администрации города Байконур </w:t>
      </w:r>
      <w:r w:rsidRPr="00912ADD">
        <w:rPr>
          <w:rFonts w:ascii="Times New Roman" w:hAnsi="Times New Roman"/>
          <w:sz w:val="28"/>
          <w:szCs w:val="28"/>
          <w:shd w:val="clear" w:color="auto" w:fill="FFFFFF"/>
        </w:rPr>
        <w:br/>
        <w:t>от 20 июня 2014 г. № 01-218р «Об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12ADD">
        <w:rPr>
          <w:rStyle w:val="Strong"/>
          <w:rFonts w:ascii="Times New Roman" w:hAnsi="Times New Roman"/>
          <w:b w:val="0"/>
          <w:sz w:val="28"/>
          <w:szCs w:val="28"/>
          <w:shd w:val="clear" w:color="auto" w:fill="FFFFFF"/>
        </w:rPr>
        <w:t>утверждении Положения об Управлении образованием города Байконур в новой редакции».</w:t>
      </w:r>
    </w:p>
    <w:p w:rsidR="0057320F" w:rsidRPr="006B19C3" w:rsidRDefault="0057320F" w:rsidP="00AF56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2.6. Исчерпывающий перечень документов и информации,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57320F" w:rsidRPr="00912ADD" w:rsidRDefault="0057320F" w:rsidP="00AF56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2.6.1. Исчерпывающий перечень документов и информации, необходимых в соответствии с нормативными правовыми актами для предоставления государственной услуги, которые заявитель должен представить в отдел по опеке и попечительств</w:t>
      </w:r>
      <w:r>
        <w:rPr>
          <w:rFonts w:ascii="Times New Roman" w:hAnsi="Times New Roman"/>
          <w:sz w:val="28"/>
          <w:szCs w:val="28"/>
        </w:rPr>
        <w:t>у</w:t>
      </w:r>
      <w:r w:rsidRPr="00912ADD">
        <w:rPr>
          <w:rFonts w:ascii="Times New Roman" w:hAnsi="Times New Roman"/>
          <w:sz w:val="28"/>
          <w:szCs w:val="28"/>
        </w:rPr>
        <w:t xml:space="preserve"> Управления самостоятельно:</w:t>
      </w:r>
    </w:p>
    <w:p w:rsidR="0057320F" w:rsidRPr="007A5156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</w:t>
      </w:r>
      <w:r w:rsidRPr="007A51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аявление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A5156">
        <w:rPr>
          <w:rFonts w:ascii="Times New Roman" w:hAnsi="Times New Roman"/>
          <w:sz w:val="28"/>
          <w:szCs w:val="28"/>
        </w:rPr>
        <w:t>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(Приложение №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A51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 </w:t>
      </w:r>
      <w:r w:rsidRPr="007A51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Административному регламенту)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57320F" w:rsidRPr="00D7237B" w:rsidRDefault="0057320F" w:rsidP="009F0B5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письменное заявление-</w:t>
      </w:r>
      <w:r w:rsidRPr="00885B8A">
        <w:rPr>
          <w:rFonts w:ascii="Times New Roman" w:hAnsi="Times New Roman"/>
          <w:sz w:val="28"/>
          <w:szCs w:val="28"/>
          <w:lang w:eastAsia="ru-RU"/>
        </w:rPr>
        <w:t xml:space="preserve">согласие </w:t>
      </w:r>
      <w:r w:rsidRPr="00D7237B">
        <w:rPr>
          <w:rFonts w:ascii="Times New Roman" w:hAnsi="Times New Roman"/>
          <w:sz w:val="28"/>
          <w:szCs w:val="28"/>
          <w:lang w:eastAsia="ru-RU"/>
        </w:rPr>
        <w:t>одного из</w:t>
      </w:r>
      <w:r w:rsidRPr="00D7237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родител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ей</w:t>
      </w:r>
      <w:r w:rsidRPr="00D7237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(</w:t>
      </w:r>
      <w:r w:rsidRPr="00D7237B">
        <w:rPr>
          <w:rFonts w:ascii="Times New Roman" w:hAnsi="Times New Roman"/>
          <w:iCs/>
          <w:sz w:val="28"/>
          <w:szCs w:val="28"/>
        </w:rPr>
        <w:t xml:space="preserve">попечителя), </w:t>
      </w:r>
      <w:r w:rsidRPr="00D7237B">
        <w:rPr>
          <w:rFonts w:ascii="Times New Roman" w:hAnsi="Times New Roman"/>
          <w:sz w:val="28"/>
          <w:szCs w:val="28"/>
        </w:rPr>
        <w:t xml:space="preserve">которое подписывается на личном приеме </w:t>
      </w:r>
      <w:r w:rsidRPr="00D7237B">
        <w:rPr>
          <w:rFonts w:ascii="Times New Roman" w:hAnsi="Times New Roman"/>
          <w:sz w:val="28"/>
          <w:szCs w:val="28"/>
          <w:lang w:eastAsia="ru-RU"/>
        </w:rPr>
        <w:t>(Приложение № 6</w:t>
      </w:r>
      <w:r w:rsidRPr="00D7237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 Административному регламенту</w:t>
      </w:r>
      <w:r w:rsidRPr="00D7237B">
        <w:rPr>
          <w:rFonts w:ascii="Times New Roman" w:hAnsi="Times New Roman"/>
          <w:sz w:val="28"/>
          <w:szCs w:val="28"/>
          <w:lang w:eastAsia="ru-RU"/>
        </w:rPr>
        <w:t>);</w:t>
      </w:r>
    </w:p>
    <w:p w:rsidR="0057320F" w:rsidRDefault="0057320F" w:rsidP="009F0B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документа, удостоверяющего личность заявителя;</w:t>
      </w:r>
    </w:p>
    <w:p w:rsidR="0057320F" w:rsidRPr="00885B8A" w:rsidRDefault="0057320F" w:rsidP="009F0B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85B8A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я</w:t>
      </w:r>
      <w:r w:rsidRPr="00885B8A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885B8A">
        <w:rPr>
          <w:rFonts w:ascii="Times New Roman" w:hAnsi="Times New Roman"/>
          <w:sz w:val="28"/>
          <w:szCs w:val="28"/>
        </w:rPr>
        <w:t>, удостоверяющ</w:t>
      </w:r>
      <w:r>
        <w:rPr>
          <w:rFonts w:ascii="Times New Roman" w:hAnsi="Times New Roman"/>
          <w:sz w:val="28"/>
          <w:szCs w:val="28"/>
        </w:rPr>
        <w:t>его</w:t>
      </w:r>
      <w:r w:rsidRPr="00885B8A">
        <w:rPr>
          <w:rFonts w:ascii="Times New Roman" w:hAnsi="Times New Roman"/>
          <w:sz w:val="28"/>
          <w:szCs w:val="28"/>
        </w:rPr>
        <w:t xml:space="preserve"> личност</w:t>
      </w:r>
      <w:r>
        <w:rPr>
          <w:rFonts w:ascii="Times New Roman" w:hAnsi="Times New Roman"/>
          <w:sz w:val="28"/>
          <w:szCs w:val="28"/>
        </w:rPr>
        <w:t>ь род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ителя (попечителя)</w:t>
      </w:r>
      <w:r w:rsidRPr="00885B8A">
        <w:rPr>
          <w:rFonts w:ascii="Times New Roman" w:hAnsi="Times New Roman"/>
          <w:sz w:val="28"/>
          <w:szCs w:val="28"/>
        </w:rPr>
        <w:t>;</w:t>
      </w:r>
    </w:p>
    <w:p w:rsidR="0057320F" w:rsidRPr="00363295" w:rsidRDefault="0057320F" w:rsidP="009F0B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документа, подтверждающего родство родителя (попечителя)</w:t>
      </w:r>
      <w:r>
        <w:rPr>
          <w:rFonts w:ascii="Times New Roman" w:hAnsi="Times New Roman"/>
          <w:sz w:val="28"/>
          <w:szCs w:val="28"/>
        </w:rPr>
        <w:br/>
        <w:t>с заявителем (свидетельство</w:t>
      </w:r>
      <w:r w:rsidRPr="00885B8A">
        <w:rPr>
          <w:rFonts w:ascii="Times New Roman" w:hAnsi="Times New Roman"/>
          <w:sz w:val="28"/>
          <w:szCs w:val="28"/>
        </w:rPr>
        <w:t xml:space="preserve"> о рождении</w:t>
      </w:r>
      <w:r>
        <w:rPr>
          <w:rFonts w:ascii="Times New Roman" w:hAnsi="Times New Roman"/>
          <w:sz w:val="28"/>
          <w:szCs w:val="28"/>
        </w:rPr>
        <w:t xml:space="preserve">, распорядительный акт об установлении опеки (попечительства) </w:t>
      </w:r>
      <w:r w:rsidRPr="007A5156">
        <w:rPr>
          <w:rFonts w:ascii="Times New Roman" w:hAnsi="Times New Roman"/>
          <w:sz w:val="28"/>
          <w:szCs w:val="28"/>
          <w:lang w:eastAsia="ru-RU"/>
        </w:rPr>
        <w:t xml:space="preserve">(в случае если </w:t>
      </w:r>
      <w:r>
        <w:rPr>
          <w:rFonts w:ascii="Times New Roman" w:hAnsi="Times New Roman"/>
          <w:sz w:val="28"/>
          <w:szCs w:val="28"/>
          <w:lang w:eastAsia="ru-RU"/>
        </w:rPr>
        <w:t>заявитель</w:t>
      </w:r>
      <w:r w:rsidRPr="007A5156">
        <w:rPr>
          <w:rFonts w:ascii="Times New Roman" w:hAnsi="Times New Roman"/>
          <w:sz w:val="28"/>
          <w:szCs w:val="28"/>
          <w:lang w:eastAsia="ru-RU"/>
        </w:rPr>
        <w:t xml:space="preserve"> находится под попечительством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опека (попечительство) установлена за пределами города Байконур)</w:t>
      </w:r>
      <w:r w:rsidRPr="00363295">
        <w:rPr>
          <w:rFonts w:ascii="Times New Roman" w:hAnsi="Times New Roman"/>
          <w:sz w:val="28"/>
          <w:szCs w:val="28"/>
        </w:rPr>
        <w:t>;</w:t>
      </w:r>
    </w:p>
    <w:p w:rsidR="0057320F" w:rsidRPr="00363295" w:rsidRDefault="0057320F" w:rsidP="00C26F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3295">
        <w:rPr>
          <w:rFonts w:ascii="Times New Roman" w:hAnsi="Times New Roman"/>
          <w:sz w:val="28"/>
          <w:szCs w:val="28"/>
        </w:rPr>
        <w:t>проект трудового договора</w:t>
      </w:r>
      <w:r>
        <w:rPr>
          <w:rFonts w:ascii="Times New Roman" w:hAnsi="Times New Roman"/>
          <w:sz w:val="28"/>
          <w:szCs w:val="28"/>
        </w:rPr>
        <w:t xml:space="preserve"> с заявителем</w:t>
      </w:r>
      <w:r w:rsidRPr="00363295">
        <w:rPr>
          <w:rFonts w:ascii="Times New Roman" w:hAnsi="Times New Roman"/>
          <w:sz w:val="28"/>
          <w:szCs w:val="28"/>
        </w:rPr>
        <w:t>;</w:t>
      </w:r>
    </w:p>
    <w:p w:rsidR="0057320F" w:rsidRDefault="0057320F" w:rsidP="00C26F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  <w:r w:rsidRPr="00363295">
        <w:rPr>
          <w:rFonts w:ascii="Times New Roman" w:hAnsi="Times New Roman"/>
          <w:spacing w:val="2"/>
          <w:sz w:val="28"/>
          <w:szCs w:val="28"/>
        </w:rPr>
        <w:t xml:space="preserve">справка </w:t>
      </w:r>
      <w:r>
        <w:rPr>
          <w:rFonts w:ascii="Times New Roman" w:hAnsi="Times New Roman"/>
          <w:spacing w:val="2"/>
          <w:sz w:val="28"/>
          <w:szCs w:val="28"/>
        </w:rPr>
        <w:t xml:space="preserve">из </w:t>
      </w:r>
      <w:r w:rsidRPr="00363295">
        <w:rPr>
          <w:rFonts w:ascii="Times New Roman" w:hAnsi="Times New Roman"/>
          <w:sz w:val="28"/>
          <w:szCs w:val="28"/>
        </w:rPr>
        <w:t>медицинско</w:t>
      </w:r>
      <w:r>
        <w:rPr>
          <w:rFonts w:ascii="Times New Roman" w:hAnsi="Times New Roman"/>
          <w:sz w:val="28"/>
          <w:szCs w:val="28"/>
        </w:rPr>
        <w:t xml:space="preserve">й организации </w:t>
      </w:r>
      <w:r w:rsidRPr="00363295">
        <w:rPr>
          <w:rFonts w:ascii="Times New Roman" w:hAnsi="Times New Roman"/>
          <w:spacing w:val="2"/>
          <w:sz w:val="28"/>
          <w:szCs w:val="28"/>
        </w:rPr>
        <w:t xml:space="preserve">о состоянии здоровья </w:t>
      </w:r>
      <w:r>
        <w:rPr>
          <w:rFonts w:ascii="Times New Roman" w:hAnsi="Times New Roman"/>
          <w:spacing w:val="2"/>
          <w:sz w:val="28"/>
          <w:szCs w:val="28"/>
        </w:rPr>
        <w:t>заявителя</w:t>
      </w:r>
      <w:r>
        <w:rPr>
          <w:rFonts w:ascii="Times New Roman" w:hAnsi="Times New Roman"/>
          <w:spacing w:val="2"/>
          <w:sz w:val="28"/>
          <w:szCs w:val="28"/>
        </w:rPr>
        <w:br/>
      </w:r>
      <w:r w:rsidRPr="00363295">
        <w:rPr>
          <w:rFonts w:ascii="Times New Roman" w:hAnsi="Times New Roman"/>
          <w:spacing w:val="2"/>
          <w:sz w:val="28"/>
          <w:szCs w:val="28"/>
        </w:rPr>
        <w:t>с указанием допуска к выбранному виду работы</w:t>
      </w:r>
      <w:r>
        <w:rPr>
          <w:rFonts w:ascii="Times New Roman" w:hAnsi="Times New Roman"/>
          <w:spacing w:val="2"/>
          <w:sz w:val="28"/>
          <w:szCs w:val="28"/>
        </w:rPr>
        <w:t>;</w:t>
      </w:r>
    </w:p>
    <w:p w:rsidR="0057320F" w:rsidRPr="00363295" w:rsidRDefault="0057320F" w:rsidP="00C26F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справка о составе семьи заявителя с указанием степени родства;</w:t>
      </w:r>
    </w:p>
    <w:p w:rsidR="0057320F" w:rsidRPr="00363295" w:rsidRDefault="0057320F" w:rsidP="00C26F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справка, подтверждающая факт обучения заявителя в образовательной организации, с указанием формы и периода обучения и сведениями об успеваемости.</w:t>
      </w:r>
    </w:p>
    <w:p w:rsidR="0057320F" w:rsidRPr="00C26F98" w:rsidRDefault="0057320F" w:rsidP="00C26F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6F98">
        <w:rPr>
          <w:rFonts w:ascii="Times New Roman" w:hAnsi="Times New Roman"/>
          <w:sz w:val="28"/>
          <w:szCs w:val="28"/>
        </w:rPr>
        <w:t>Документы, необходимые для предоставления государственной услуги, могут быть представлены как в оригиналах, так и в копиях, заверенных в установленном порядке.</w:t>
      </w:r>
    </w:p>
    <w:p w:rsidR="0057320F" w:rsidRPr="009D209E" w:rsidRDefault="0057320F" w:rsidP="00EC34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209E">
        <w:rPr>
          <w:rFonts w:ascii="Times New Roman" w:hAnsi="Times New Roman"/>
          <w:sz w:val="28"/>
          <w:szCs w:val="28"/>
        </w:rPr>
        <w:t xml:space="preserve">В случае если </w:t>
      </w:r>
      <w:r>
        <w:rPr>
          <w:rFonts w:ascii="Times New Roman" w:hAnsi="Times New Roman"/>
          <w:sz w:val="28"/>
          <w:szCs w:val="28"/>
        </w:rPr>
        <w:t>заявителем</w:t>
      </w:r>
      <w:r w:rsidRPr="009D209E">
        <w:rPr>
          <w:rFonts w:ascii="Times New Roman" w:hAnsi="Times New Roman"/>
          <w:sz w:val="28"/>
          <w:szCs w:val="28"/>
        </w:rPr>
        <w:t xml:space="preserve"> не были представлены копии документов, указанные в подпункт</w:t>
      </w:r>
      <w:r>
        <w:rPr>
          <w:rFonts w:ascii="Times New Roman" w:hAnsi="Times New Roman"/>
          <w:sz w:val="28"/>
          <w:szCs w:val="28"/>
        </w:rPr>
        <w:t>е 2.6.1</w:t>
      </w:r>
      <w:r w:rsidRPr="009D209E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2.6 Административного регламента</w:t>
      </w:r>
      <w:r w:rsidRPr="009D209E">
        <w:rPr>
          <w:rFonts w:ascii="Times New Roman" w:hAnsi="Times New Roman"/>
          <w:sz w:val="28"/>
          <w:szCs w:val="28"/>
        </w:rPr>
        <w:t xml:space="preserve">, 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должностное лицо отдела по опеке и попечительству, осуществляющее прием документов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9D209E">
        <w:rPr>
          <w:rFonts w:ascii="Times New Roman" w:hAnsi="Times New Roman"/>
          <w:sz w:val="28"/>
          <w:szCs w:val="28"/>
        </w:rPr>
        <w:t xml:space="preserve"> изготавливает копии указанных документов самостоятельно (при наличии представленных </w:t>
      </w:r>
      <w:r>
        <w:rPr>
          <w:rFonts w:ascii="Times New Roman" w:hAnsi="Times New Roman"/>
          <w:sz w:val="28"/>
          <w:szCs w:val="28"/>
        </w:rPr>
        <w:t>заявителем</w:t>
      </w:r>
      <w:r w:rsidRPr="009D209E">
        <w:rPr>
          <w:rFonts w:ascii="Times New Roman" w:hAnsi="Times New Roman"/>
          <w:sz w:val="28"/>
          <w:szCs w:val="28"/>
        </w:rPr>
        <w:t xml:space="preserve"> оригиналов этих документов).</w:t>
      </w:r>
    </w:p>
    <w:p w:rsidR="0057320F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2.6.2. По усмотрению заявителя заявление и документы могут быть представлены лично или почтой.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Возможность представления заявления в форме электронного документа путем заполнения формы заявления в сети «Интернет» на территории города Байконур, функционирующего в условиях аренды, отсутствует.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2.6.3. 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Сведения о фамилии, имени, отчестве </w:t>
      </w:r>
      <w:r w:rsidRPr="00367DDA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(последнее – при его наличии) указываются без сокращений, в соответствии с документом, удостоверяющим личность.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Сведения о документе, удостоверяющем личность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7DDA">
        <w:rPr>
          <w:rFonts w:ascii="Times New Roman" w:hAnsi="Times New Roman"/>
          <w:sz w:val="28"/>
          <w:szCs w:val="28"/>
        </w:rPr>
        <w:t>заявителя</w:t>
      </w:r>
      <w:r w:rsidRPr="00912ADD">
        <w:rPr>
          <w:rFonts w:ascii="Times New Roman" w:hAnsi="Times New Roman"/>
          <w:sz w:val="28"/>
          <w:szCs w:val="28"/>
        </w:rPr>
        <w:t xml:space="preserve"> (вид документа, удостоверяющего личность, серия и номер документа, кем выдан документ, дата его выдачи) указываются в соответствии с реквизитами документа, удостоверяющего личность.</w:t>
      </w:r>
    </w:p>
    <w:p w:rsidR="0057320F" w:rsidRDefault="0057320F" w:rsidP="00F64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Форму заявления можно получить непо</w:t>
      </w:r>
      <w:r>
        <w:rPr>
          <w:rFonts w:ascii="Times New Roman" w:hAnsi="Times New Roman"/>
          <w:sz w:val="28"/>
          <w:szCs w:val="28"/>
        </w:rPr>
        <w:t>средственно в отделе по опеке и </w:t>
      </w:r>
      <w:r w:rsidRPr="00912ADD">
        <w:rPr>
          <w:rFonts w:ascii="Times New Roman" w:hAnsi="Times New Roman"/>
          <w:sz w:val="28"/>
          <w:szCs w:val="28"/>
        </w:rPr>
        <w:t>попечительству Управлен</w:t>
      </w:r>
      <w:r>
        <w:rPr>
          <w:rFonts w:ascii="Times New Roman" w:hAnsi="Times New Roman"/>
          <w:sz w:val="28"/>
          <w:szCs w:val="28"/>
        </w:rPr>
        <w:t xml:space="preserve">ия, а также </w:t>
      </w:r>
      <w:r w:rsidRPr="00912ADD">
        <w:rPr>
          <w:rFonts w:ascii="Times New Roman" w:hAnsi="Times New Roman"/>
          <w:sz w:val="28"/>
          <w:szCs w:val="28"/>
        </w:rPr>
        <w:t>в сети «Интернет» на официальн</w:t>
      </w:r>
      <w:r>
        <w:rPr>
          <w:rFonts w:ascii="Times New Roman" w:hAnsi="Times New Roman"/>
          <w:sz w:val="28"/>
          <w:szCs w:val="28"/>
        </w:rPr>
        <w:t>ом</w:t>
      </w:r>
      <w:r w:rsidRPr="00912ADD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 А</w:t>
      </w:r>
      <w:r w:rsidRPr="00912ADD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с предоставлением возможности для копирования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Форма заявления носит рекомендательный характер. Заявление, выполненное в свободной форме и отвечающее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75E">
        <w:rPr>
          <w:rFonts w:ascii="Times New Roman" w:hAnsi="Times New Roman"/>
          <w:sz w:val="28"/>
          <w:szCs w:val="28"/>
        </w:rPr>
        <w:t>Российской Федерации</w:t>
      </w:r>
      <w:r w:rsidRPr="00912ADD">
        <w:rPr>
          <w:rFonts w:ascii="Times New Roman" w:hAnsi="Times New Roman"/>
          <w:sz w:val="28"/>
          <w:szCs w:val="28"/>
        </w:rPr>
        <w:t>, не является поводом для отказа в предоставлении государственной услуги.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2.6.4. Требования к документам, выданным компетентными органами иностранных государств и предъявляемым заявителем для предоставления государственной услуги: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документы, выданные компетентными ор</w:t>
      </w:r>
      <w:r>
        <w:rPr>
          <w:rFonts w:ascii="Times New Roman" w:hAnsi="Times New Roman"/>
          <w:sz w:val="28"/>
          <w:szCs w:val="28"/>
        </w:rPr>
        <w:t>ганами иностранных государств и </w:t>
      </w:r>
      <w:r w:rsidRPr="00912ADD">
        <w:rPr>
          <w:rFonts w:ascii="Times New Roman" w:hAnsi="Times New Roman"/>
          <w:sz w:val="28"/>
          <w:szCs w:val="28"/>
        </w:rPr>
        <w:t>предъявленные заявителем для предоставления государственной услуги, должны быть легализованы, если иное не предусмотрено международными договорами Российской Федерации, и переведены на государственный язык Российской Федерации (русский язык). Верность перевода должна быть нотариально удостоверена.</w:t>
      </w:r>
    </w:p>
    <w:p w:rsidR="0057320F" w:rsidRPr="00912ADD" w:rsidRDefault="0057320F" w:rsidP="007E7E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2.6.5. За пред</w:t>
      </w:r>
      <w:r w:rsidRPr="00912ADD">
        <w:rPr>
          <w:rFonts w:ascii="Times New Roman" w:hAnsi="Times New Roman"/>
          <w:sz w:val="28"/>
          <w:szCs w:val="28"/>
        </w:rPr>
        <w:t>ставление недостоверных сведений заявитель несет ответственность в соответствии с 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75E">
        <w:rPr>
          <w:rFonts w:ascii="Times New Roman" w:hAnsi="Times New Roman"/>
          <w:sz w:val="28"/>
          <w:szCs w:val="28"/>
        </w:rPr>
        <w:t>Российской Федерации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7A5156" w:rsidRDefault="0057320F" w:rsidP="007A51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2.7. </w:t>
      </w:r>
      <w:r w:rsidRPr="007A5156">
        <w:rPr>
          <w:rFonts w:ascii="Times New Roman" w:hAnsi="Times New Roman"/>
          <w:b/>
          <w:sz w:val="28"/>
          <w:szCs w:val="28"/>
        </w:rPr>
        <w:t>Исчерпывающий пер</w:t>
      </w:r>
      <w:r>
        <w:rPr>
          <w:rFonts w:ascii="Times New Roman" w:hAnsi="Times New Roman"/>
          <w:b/>
          <w:sz w:val="28"/>
          <w:szCs w:val="28"/>
        </w:rPr>
        <w:t>ечень документов, необходимых в </w:t>
      </w:r>
      <w:r w:rsidRPr="007A5156">
        <w:rPr>
          <w:rFonts w:ascii="Times New Roman" w:hAnsi="Times New Roman"/>
          <w:b/>
          <w:sz w:val="28"/>
          <w:szCs w:val="28"/>
        </w:rPr>
        <w:t>соответствии с нормативными правовыми актами для предоставления государственной услуги, которые находятся в распоряжении участников информационного обмена</w:t>
      </w:r>
    </w:p>
    <w:p w:rsidR="0057320F" w:rsidRPr="00912ADD" w:rsidRDefault="0057320F" w:rsidP="00B81F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2.7.1. </w:t>
      </w:r>
      <w:r w:rsidRPr="00912ADD">
        <w:rPr>
          <w:rFonts w:ascii="Times New Roman" w:hAnsi="Times New Roman"/>
          <w:color w:val="000000"/>
          <w:sz w:val="28"/>
          <w:szCs w:val="28"/>
        </w:rPr>
        <w:t>Представление документов</w:t>
      </w:r>
      <w:r>
        <w:rPr>
          <w:rFonts w:ascii="Times New Roman" w:hAnsi="Times New Roman"/>
          <w:color w:val="000000"/>
          <w:sz w:val="28"/>
          <w:szCs w:val="28"/>
        </w:rPr>
        <w:t xml:space="preserve"> и информации, необходимых в </w:t>
      </w:r>
      <w:r w:rsidRPr="00912ADD">
        <w:rPr>
          <w:rFonts w:ascii="Times New Roman" w:hAnsi="Times New Roman"/>
          <w:color w:val="000000"/>
          <w:sz w:val="28"/>
          <w:szCs w:val="28"/>
        </w:rPr>
        <w:t>соответствии с нормативными правовыми актами для предоставления государственной услуги, которые находятся в распоряжении участников информационного обмена и запрашиваются по запросу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5156">
        <w:rPr>
          <w:rFonts w:ascii="Times New Roman" w:hAnsi="Times New Roman"/>
          <w:color w:val="000000"/>
          <w:sz w:val="28"/>
          <w:szCs w:val="28"/>
        </w:rPr>
        <w:t>в рамках межведомственного информационного взаимодействия,</w:t>
      </w:r>
      <w:r w:rsidRPr="007A5156">
        <w:rPr>
          <w:rFonts w:ascii="Times New Roman" w:hAnsi="Times New Roman"/>
          <w:sz w:val="28"/>
          <w:szCs w:val="28"/>
        </w:rPr>
        <w:t xml:space="preserve"> если такие документы не были представлены заявителем самостоятельно</w:t>
      </w:r>
      <w:r w:rsidRPr="00912ADD">
        <w:rPr>
          <w:rFonts w:ascii="Times New Roman" w:hAnsi="Times New Roman"/>
          <w:color w:val="000000"/>
          <w:sz w:val="28"/>
          <w:szCs w:val="28"/>
        </w:rPr>
        <w:t>, не требуется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7A5156" w:rsidRDefault="0057320F" w:rsidP="00B81F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2.7.</w:t>
      </w:r>
      <w:r>
        <w:rPr>
          <w:rFonts w:ascii="Times New Roman" w:hAnsi="Times New Roman"/>
          <w:sz w:val="28"/>
          <w:szCs w:val="28"/>
        </w:rPr>
        <w:t>2. </w:t>
      </w:r>
      <w:r w:rsidRPr="007A5156">
        <w:rPr>
          <w:rFonts w:ascii="Times New Roman" w:hAnsi="Times New Roman"/>
          <w:sz w:val="28"/>
          <w:szCs w:val="28"/>
        </w:rPr>
        <w:t>Отдел по опеке и попечительству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5156">
        <w:rPr>
          <w:rFonts w:ascii="Times New Roman" w:hAnsi="Times New Roman"/>
          <w:sz w:val="28"/>
          <w:szCs w:val="28"/>
        </w:rPr>
        <w:t>не вправе требовать от заявителя:</w:t>
      </w:r>
    </w:p>
    <w:p w:rsidR="0057320F" w:rsidRPr="00912ADD" w:rsidRDefault="0057320F" w:rsidP="00F27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</w:t>
      </w:r>
      <w:r>
        <w:rPr>
          <w:rFonts w:ascii="Times New Roman" w:hAnsi="Times New Roman"/>
          <w:sz w:val="28"/>
          <w:szCs w:val="28"/>
        </w:rPr>
        <w:t>щие в связи с </w:t>
      </w:r>
      <w:r w:rsidRPr="00912ADD">
        <w:rPr>
          <w:rFonts w:ascii="Times New Roman" w:hAnsi="Times New Roman"/>
          <w:sz w:val="28"/>
          <w:szCs w:val="28"/>
        </w:rPr>
        <w:t>предоставлением государственной услуги;</w:t>
      </w:r>
    </w:p>
    <w:p w:rsidR="0057320F" w:rsidRPr="00912ADD" w:rsidRDefault="0057320F" w:rsidP="00F27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представления документов и инфор</w:t>
      </w:r>
      <w:r>
        <w:rPr>
          <w:rFonts w:ascii="Times New Roman" w:hAnsi="Times New Roman"/>
          <w:sz w:val="28"/>
          <w:szCs w:val="28"/>
        </w:rPr>
        <w:t>мации, которые в соответствии с </w:t>
      </w:r>
      <w:r w:rsidRPr="00912ADD">
        <w:rPr>
          <w:rFonts w:ascii="Times New Roman" w:hAnsi="Times New Roman"/>
          <w:sz w:val="28"/>
          <w:szCs w:val="28"/>
        </w:rPr>
        <w:t>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912ADD">
        <w:rPr>
          <w:rFonts w:ascii="Times New Roman" w:hAnsi="Times New Roman"/>
          <w:sz w:val="28"/>
          <w:szCs w:val="28"/>
        </w:rPr>
        <w:t>дминистрации находятся в распоряжении участн</w:t>
      </w:r>
      <w:r>
        <w:rPr>
          <w:rFonts w:ascii="Times New Roman" w:hAnsi="Times New Roman"/>
          <w:sz w:val="28"/>
          <w:szCs w:val="28"/>
        </w:rPr>
        <w:t>иков информационного обмена, за </w:t>
      </w:r>
      <w:r w:rsidRPr="00912ADD">
        <w:rPr>
          <w:rFonts w:ascii="Times New Roman" w:hAnsi="Times New Roman"/>
          <w:sz w:val="28"/>
          <w:szCs w:val="28"/>
        </w:rPr>
        <w:t>исключением документов, указанных в части 6 статьи 7 Федерального закона № 210-ФЗ.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2.8.</w:t>
      </w:r>
      <w:r w:rsidRPr="00912ADD"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57320F" w:rsidRPr="00912ADD" w:rsidRDefault="0057320F" w:rsidP="00300F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Документы, имеющие поправки, приписки, подчистки, не </w:t>
      </w:r>
      <w:r>
        <w:rPr>
          <w:rFonts w:ascii="Times New Roman" w:hAnsi="Times New Roman"/>
          <w:sz w:val="28"/>
          <w:szCs w:val="28"/>
        </w:rPr>
        <w:t>принимаются в </w:t>
      </w:r>
      <w:r w:rsidRPr="00912ADD">
        <w:rPr>
          <w:rFonts w:ascii="Times New Roman" w:hAnsi="Times New Roman"/>
          <w:sz w:val="28"/>
          <w:szCs w:val="28"/>
        </w:rPr>
        <w:t>качестве документов, подтверждающих правовые основания для получения государственной услуги.</w:t>
      </w:r>
    </w:p>
    <w:p w:rsidR="0057320F" w:rsidRPr="006B19C3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2.9. Исчерпывающий перечень оснований для приостановления или отказа в предоставлении государственной услуги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2.9.1. Основани</w:t>
      </w:r>
      <w:r>
        <w:rPr>
          <w:rFonts w:ascii="Times New Roman" w:hAnsi="Times New Roman"/>
          <w:sz w:val="28"/>
          <w:szCs w:val="28"/>
        </w:rPr>
        <w:t>ем</w:t>
      </w:r>
      <w:r w:rsidRPr="00912ADD">
        <w:rPr>
          <w:rFonts w:ascii="Times New Roman" w:hAnsi="Times New Roman"/>
          <w:sz w:val="28"/>
          <w:szCs w:val="28"/>
        </w:rPr>
        <w:t xml:space="preserve"> для приостановления предос</w:t>
      </w:r>
      <w:r>
        <w:rPr>
          <w:rFonts w:ascii="Times New Roman" w:hAnsi="Times New Roman"/>
          <w:sz w:val="28"/>
          <w:szCs w:val="28"/>
        </w:rPr>
        <w:t>тавления государственной услуги является:</w:t>
      </w:r>
    </w:p>
    <w:p w:rsidR="0057320F" w:rsidRPr="00912ADD" w:rsidRDefault="0057320F" w:rsidP="00E32D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представление неполного пакета документов, необходимых для предоставления государственной услуги, которые заявитель до</w:t>
      </w:r>
      <w:r>
        <w:rPr>
          <w:rFonts w:ascii="Times New Roman" w:hAnsi="Times New Roman"/>
          <w:sz w:val="28"/>
          <w:szCs w:val="28"/>
        </w:rPr>
        <w:t>лжен представить самостоятельно.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2.9.2. Основаниями для отказа в предоставлении государственной услуги являются: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несоответствие статуса лица, обратившегося за предоставлением государственной услуги, категориям заявителей, перечисленным в пункте 1.2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представление заявителем утративших силу документов;</w:t>
      </w:r>
    </w:p>
    <w:p w:rsidR="0057320F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истечение сроков представления доку</w:t>
      </w:r>
      <w:r>
        <w:rPr>
          <w:rFonts w:ascii="Times New Roman" w:hAnsi="Times New Roman"/>
          <w:sz w:val="28"/>
          <w:szCs w:val="28"/>
        </w:rPr>
        <w:t>ментов и отсутствие в отделе по </w:t>
      </w:r>
      <w:r w:rsidRPr="00912ADD">
        <w:rPr>
          <w:rFonts w:ascii="Times New Roman" w:hAnsi="Times New Roman"/>
          <w:sz w:val="28"/>
          <w:szCs w:val="28"/>
        </w:rPr>
        <w:t>опеке и попечительству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 xml:space="preserve">полного пакета </w:t>
      </w:r>
      <w:r w:rsidRPr="00F51F6A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F6A">
        <w:rPr>
          <w:rFonts w:ascii="Times New Roman" w:hAnsi="Times New Roman"/>
          <w:sz w:val="28"/>
          <w:szCs w:val="28"/>
        </w:rPr>
        <w:t>на момент принятия решения о предоставлении</w:t>
      </w:r>
      <w:r>
        <w:rPr>
          <w:rFonts w:ascii="Times New Roman" w:hAnsi="Times New Roman"/>
          <w:sz w:val="28"/>
          <w:szCs w:val="28"/>
        </w:rPr>
        <w:t xml:space="preserve"> государственной услуги</w:t>
      </w:r>
      <w:r w:rsidRPr="00F51F6A">
        <w:rPr>
          <w:rFonts w:ascii="Times New Roman" w:hAnsi="Times New Roman"/>
          <w:sz w:val="28"/>
          <w:szCs w:val="28"/>
        </w:rPr>
        <w:t>, которые заявитель должен представить самостоятельно</w:t>
      </w:r>
      <w:r w:rsidRPr="00912AD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числе,</w:t>
      </w:r>
      <w:r w:rsidRPr="00912ADD">
        <w:rPr>
          <w:rFonts w:ascii="Times New Roman" w:hAnsi="Times New Roman"/>
          <w:sz w:val="28"/>
          <w:szCs w:val="28"/>
        </w:rPr>
        <w:t xml:space="preserve"> в случае, если заявление направлено им по почте</w:t>
      </w:r>
      <w:r>
        <w:rPr>
          <w:rFonts w:ascii="Times New Roman" w:hAnsi="Times New Roman"/>
          <w:sz w:val="28"/>
          <w:szCs w:val="28"/>
        </w:rPr>
        <w:t xml:space="preserve"> и (или) путем направления электронного сообщения </w:t>
      </w:r>
      <w:r>
        <w:rPr>
          <w:rFonts w:ascii="Times New Roman" w:hAnsi="Times New Roman"/>
          <w:sz w:val="28"/>
          <w:szCs w:val="28"/>
        </w:rPr>
        <w:br/>
        <w:t>(на адрес электронной почты);</w:t>
      </w:r>
    </w:p>
    <w:p w:rsidR="0057320F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трудового договора, на которое испрашивается разрешение, нарушает права и интересы заявителя (может привести к причинению вреда его здоровью и (или) к ущербу для освоения им образовательной программы).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2.10.</w:t>
      </w:r>
      <w:r w:rsidRPr="00912ADD"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b/>
          <w:sz w:val="28"/>
          <w:szCs w:val="28"/>
        </w:rPr>
        <w:t>Исчерпывающий перечень оснований для прекращения предоставления государственной услуги</w:t>
      </w:r>
    </w:p>
    <w:p w:rsidR="0057320F" w:rsidRPr="00A22BBB" w:rsidRDefault="0057320F" w:rsidP="00581D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BBB">
        <w:rPr>
          <w:rFonts w:ascii="Times New Roman" w:hAnsi="Times New Roman"/>
          <w:sz w:val="28"/>
          <w:szCs w:val="28"/>
        </w:rPr>
        <w:t>Оснований для прекращения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2BBB">
        <w:rPr>
          <w:rFonts w:ascii="Times New Roman" w:hAnsi="Times New Roman"/>
          <w:sz w:val="28"/>
          <w:szCs w:val="28"/>
        </w:rPr>
        <w:t>законодательством Российской Федерации не предусмотрено.</w:t>
      </w:r>
    </w:p>
    <w:p w:rsidR="0057320F" w:rsidRPr="00581D2A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12ADD">
        <w:rPr>
          <w:rFonts w:ascii="Times New Roman" w:hAnsi="Times New Roman"/>
          <w:b/>
          <w:color w:val="000000"/>
          <w:sz w:val="28"/>
          <w:szCs w:val="28"/>
        </w:rPr>
        <w:t>2.11.</w:t>
      </w:r>
      <w:r w:rsidRPr="00912ADD">
        <w:rPr>
          <w:rFonts w:ascii="Times New Roman" w:hAnsi="Times New Roman"/>
          <w:color w:val="000000"/>
          <w:sz w:val="28"/>
          <w:szCs w:val="28"/>
        </w:rPr>
        <w:t> </w:t>
      </w:r>
      <w:r w:rsidRPr="00912ADD">
        <w:rPr>
          <w:rFonts w:ascii="Times New Roman" w:hAnsi="Times New Roman"/>
          <w:b/>
          <w:color w:val="000000"/>
          <w:sz w:val="28"/>
          <w:szCs w:val="28"/>
        </w:rPr>
        <w:t xml:space="preserve">Исчерпывающий перечень оснований для возобновления </w:t>
      </w:r>
      <w:r w:rsidRPr="00581D2A">
        <w:rPr>
          <w:rFonts w:ascii="Times New Roman" w:hAnsi="Times New Roman"/>
          <w:b/>
          <w:color w:val="000000"/>
          <w:sz w:val="28"/>
          <w:szCs w:val="28"/>
        </w:rPr>
        <w:t>предоставления государственной услуги</w:t>
      </w:r>
    </w:p>
    <w:p w:rsidR="0057320F" w:rsidRPr="00581D2A" w:rsidRDefault="0057320F" w:rsidP="00F61DB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81D2A">
        <w:rPr>
          <w:rFonts w:ascii="Times New Roman" w:hAnsi="Times New Roman"/>
          <w:sz w:val="28"/>
          <w:szCs w:val="28"/>
        </w:rPr>
        <w:t xml:space="preserve">Основанием для возобновления предоставления государственной услуги является прекращение действия обстоятельств, с учетом которых она была </w:t>
      </w:r>
      <w:r>
        <w:rPr>
          <w:rFonts w:ascii="Times New Roman" w:hAnsi="Times New Roman"/>
          <w:sz w:val="28"/>
          <w:szCs w:val="28"/>
        </w:rPr>
        <w:t>приостановлена</w:t>
      </w:r>
      <w:r w:rsidRPr="00581D2A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F61D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581D2A">
        <w:rPr>
          <w:rFonts w:ascii="Times New Roman" w:hAnsi="Times New Roman"/>
          <w:b/>
          <w:sz w:val="28"/>
          <w:szCs w:val="28"/>
        </w:rPr>
        <w:t>2.12. И</w:t>
      </w:r>
      <w:r w:rsidRPr="00581D2A">
        <w:rPr>
          <w:rFonts w:ascii="Times New Roman" w:hAnsi="Times New Roman"/>
          <w:b/>
          <w:iCs/>
          <w:sz w:val="28"/>
          <w:szCs w:val="28"/>
        </w:rPr>
        <w:t>ные особенности</w:t>
      </w:r>
      <w:r w:rsidRPr="00912ADD">
        <w:rPr>
          <w:rFonts w:ascii="Times New Roman" w:hAnsi="Times New Roman"/>
          <w:b/>
          <w:iCs/>
          <w:sz w:val="28"/>
          <w:szCs w:val="28"/>
        </w:rPr>
        <w:t xml:space="preserve"> при предоставлении государственной услуги</w:t>
      </w:r>
    </w:p>
    <w:p w:rsidR="0057320F" w:rsidRPr="00912ADD" w:rsidRDefault="0057320F" w:rsidP="00F61DB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Сбор и подготовка документов осуществляется непосредственно заявителем. Ответственность за подлинно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сть представляемых документов и 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достоверность содержащейся в них информации несут заявители, а также лица, выдавшие либо заверившие их в установленном порядке.</w:t>
      </w:r>
    </w:p>
    <w:p w:rsidR="0057320F" w:rsidRPr="00912ADD" w:rsidRDefault="0057320F" w:rsidP="00F61DB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Государственная услуга в электронном виде не предоставляется.</w:t>
      </w:r>
    </w:p>
    <w:p w:rsidR="0057320F" w:rsidRDefault="0057320F" w:rsidP="00F61DB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 отсутствии необходимых документов, неправильном заполнении заявления должностное лицо отдела по опеке и попечительству, осуществляющее прием документов, устно уведомляет заявителя о наличии препятствий для рассмотрения вопроса о предоставлении государственной услуги, объясняет заявителю соде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ржание выявленных недостатков в </w:t>
      </w: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представленных документах и меры по их устранению, возвращает документы заявителю.</w:t>
      </w:r>
    </w:p>
    <w:p w:rsidR="0057320F" w:rsidRPr="007A5156" w:rsidRDefault="0057320F" w:rsidP="007A51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F229DB">
        <w:rPr>
          <w:rFonts w:ascii="Times New Roman" w:hAnsi="Times New Roman"/>
          <w:b/>
          <w:sz w:val="28"/>
          <w:szCs w:val="28"/>
        </w:rPr>
        <w:t>2.13.</w:t>
      </w:r>
      <w:r w:rsidRPr="00F229DB">
        <w:rPr>
          <w:rFonts w:ascii="Times New Roman" w:hAnsi="Times New Roman"/>
          <w:sz w:val="28"/>
          <w:szCs w:val="28"/>
        </w:rPr>
        <w:t> </w:t>
      </w:r>
      <w:r w:rsidRPr="00F229DB">
        <w:rPr>
          <w:rFonts w:ascii="Times New Roman" w:hAnsi="Times New Roman"/>
          <w:b/>
          <w:sz w:val="28"/>
          <w:szCs w:val="28"/>
        </w:rPr>
        <w:t>Перечень услуг,</w:t>
      </w:r>
      <w:r>
        <w:rPr>
          <w:rFonts w:ascii="Times New Roman" w:hAnsi="Times New Roman"/>
          <w:b/>
          <w:sz w:val="28"/>
          <w:szCs w:val="28"/>
        </w:rPr>
        <w:t xml:space="preserve"> которые являются необходимыми и </w:t>
      </w:r>
      <w:r w:rsidRPr="007A5156">
        <w:rPr>
          <w:rFonts w:ascii="Times New Roman" w:hAnsi="Times New Roman"/>
          <w:b/>
          <w:sz w:val="28"/>
          <w:szCs w:val="28"/>
        </w:rPr>
        <w:t>обязательными для предоставления государственной услуги</w:t>
      </w:r>
    </w:p>
    <w:p w:rsidR="0057320F" w:rsidRDefault="0057320F" w:rsidP="00B03C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5156">
        <w:rPr>
          <w:rFonts w:ascii="Times New Roman" w:hAnsi="Times New Roman"/>
          <w:sz w:val="28"/>
          <w:szCs w:val="28"/>
        </w:rPr>
        <w:t>Услуги, которые являются необходимыми</w:t>
      </w:r>
      <w:r w:rsidRPr="007A5156">
        <w:rPr>
          <w:rFonts w:ascii="Times New Roman" w:hAnsi="Times New Roman"/>
          <w:color w:val="000000"/>
          <w:sz w:val="28"/>
          <w:szCs w:val="28"/>
        </w:rPr>
        <w:t xml:space="preserve"> и обязательными для </w:t>
      </w:r>
      <w:r w:rsidRPr="0052792F">
        <w:rPr>
          <w:rFonts w:ascii="Times New Roman" w:hAnsi="Times New Roman"/>
          <w:color w:val="000000"/>
          <w:sz w:val="28"/>
          <w:szCs w:val="28"/>
        </w:rPr>
        <w:t>предоставления государственной услуги:</w:t>
      </w:r>
    </w:p>
    <w:p w:rsidR="0057320F" w:rsidRDefault="0057320F" w:rsidP="00B03C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в</w:t>
      </w:r>
      <w:r w:rsidRPr="00D049D7">
        <w:rPr>
          <w:rFonts w:ascii="Times New Roman" w:hAnsi="Times New Roman"/>
          <w:spacing w:val="2"/>
          <w:sz w:val="28"/>
          <w:szCs w:val="28"/>
        </w:rPr>
        <w:t xml:space="preserve">ыдача </w:t>
      </w:r>
      <w:r>
        <w:rPr>
          <w:rFonts w:ascii="Times New Roman" w:hAnsi="Times New Roman"/>
          <w:spacing w:val="2"/>
          <w:sz w:val="28"/>
          <w:szCs w:val="28"/>
        </w:rPr>
        <w:t>справок о составе семьи гражданина с указанием степени родства</w:t>
      </w:r>
      <w:r>
        <w:rPr>
          <w:rFonts w:ascii="Times New Roman" w:hAnsi="Times New Roman"/>
          <w:sz w:val="28"/>
          <w:szCs w:val="28"/>
        </w:rPr>
        <w:t>;</w:t>
      </w:r>
    </w:p>
    <w:p w:rsidR="0057320F" w:rsidRPr="00A308A6" w:rsidRDefault="0057320F" w:rsidP="00B03C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308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выдача справок, подтверждающих факт обучения в образовательной организации, справок об успеваемости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2.14. 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Государственная услуга предоставляется на безвозмездной основе.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2.15.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57320F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Плата за услуги, которые являются необходимыми и обязательными для предоставления государственной услуги, не взимается.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2.16. Максимальный срок ожидания в очереди при подаче за</w:t>
      </w:r>
      <w:r>
        <w:rPr>
          <w:rFonts w:ascii="Times New Roman" w:hAnsi="Times New Roman"/>
          <w:b/>
          <w:sz w:val="28"/>
          <w:szCs w:val="28"/>
        </w:rPr>
        <w:t>проса о </w:t>
      </w:r>
      <w:r w:rsidRPr="006B19C3">
        <w:rPr>
          <w:rFonts w:ascii="Times New Roman" w:hAnsi="Times New Roman"/>
          <w:b/>
          <w:sz w:val="28"/>
          <w:szCs w:val="28"/>
        </w:rPr>
        <w:t>предоставлении государственной услуги и при получении результата предоставления государственной услуги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2.16.1. Максимальн</w:t>
      </w:r>
      <w:r>
        <w:rPr>
          <w:rFonts w:ascii="Times New Roman" w:hAnsi="Times New Roman"/>
          <w:sz w:val="28"/>
          <w:szCs w:val="28"/>
        </w:rPr>
        <w:t>ый срок</w:t>
      </w:r>
      <w:r w:rsidRPr="006B19C3">
        <w:rPr>
          <w:rFonts w:ascii="Times New Roman" w:hAnsi="Times New Roman"/>
          <w:sz w:val="28"/>
          <w:szCs w:val="28"/>
        </w:rPr>
        <w:t xml:space="preserve"> ожидания в очереди для подачи </w:t>
      </w:r>
      <w:r>
        <w:rPr>
          <w:rFonts w:ascii="Times New Roman" w:hAnsi="Times New Roman"/>
          <w:color w:val="000000"/>
          <w:sz w:val="28"/>
          <w:szCs w:val="28"/>
        </w:rPr>
        <w:t>заявления о </w:t>
      </w:r>
      <w:r w:rsidRPr="006B19C3">
        <w:rPr>
          <w:rFonts w:ascii="Times New Roman" w:hAnsi="Times New Roman"/>
          <w:color w:val="000000"/>
          <w:sz w:val="28"/>
          <w:szCs w:val="28"/>
        </w:rPr>
        <w:t xml:space="preserve">предоставлении государственной услуги не может составлять более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6B19C3">
        <w:rPr>
          <w:rFonts w:ascii="Times New Roman" w:hAnsi="Times New Roman"/>
          <w:color w:val="000000"/>
          <w:sz w:val="28"/>
          <w:szCs w:val="28"/>
        </w:rPr>
        <w:t>минут</w:t>
      </w:r>
      <w:r w:rsidRPr="006B19C3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2.16.2. Максимальные сроки ожидания прохождения административных процедур</w:t>
      </w:r>
      <w:r>
        <w:rPr>
          <w:rFonts w:ascii="Times New Roman" w:hAnsi="Times New Roman"/>
          <w:sz w:val="28"/>
          <w:szCs w:val="28"/>
        </w:rPr>
        <w:t xml:space="preserve"> (действий)</w:t>
      </w:r>
      <w:r w:rsidRPr="006B19C3">
        <w:rPr>
          <w:rFonts w:ascii="Times New Roman" w:hAnsi="Times New Roman"/>
          <w:sz w:val="28"/>
          <w:szCs w:val="28"/>
        </w:rPr>
        <w:t>, необходимых для получения результата предоставления государствен</w:t>
      </w:r>
      <w:r>
        <w:rPr>
          <w:rFonts w:ascii="Times New Roman" w:hAnsi="Times New Roman"/>
          <w:sz w:val="28"/>
          <w:szCs w:val="28"/>
        </w:rPr>
        <w:t xml:space="preserve">ной услуги, приведены в разделе </w:t>
      </w:r>
      <w:r w:rsidRPr="006B19C3">
        <w:rPr>
          <w:rFonts w:ascii="Times New Roman" w:hAnsi="Times New Roman"/>
          <w:sz w:val="28"/>
          <w:szCs w:val="28"/>
        </w:rPr>
        <w:t>III Административного регламента.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2.17. Срок и порядок регистрации запроса заявителя о предоставлении государственной услуги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2.17.1. Заявления о предоставлении государственной услуги, поступившие в письменной форме (в случае личного обращения заявителя), регистрируются должностным лицом в день поступления в журнале учета заявлений граждан.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2.17.2. Максимальные сроки </w:t>
      </w:r>
      <w:r>
        <w:rPr>
          <w:rFonts w:ascii="Times New Roman" w:hAnsi="Times New Roman"/>
          <w:sz w:val="28"/>
          <w:szCs w:val="28"/>
        </w:rPr>
        <w:t>регистрации запроса заявителя о </w:t>
      </w:r>
      <w:r w:rsidRPr="00912ADD">
        <w:rPr>
          <w:rFonts w:ascii="Times New Roman" w:hAnsi="Times New Roman"/>
          <w:sz w:val="28"/>
          <w:szCs w:val="28"/>
        </w:rPr>
        <w:t>предоставлении государстве</w:t>
      </w:r>
      <w:r>
        <w:rPr>
          <w:rFonts w:ascii="Times New Roman" w:hAnsi="Times New Roman"/>
          <w:sz w:val="28"/>
          <w:szCs w:val="28"/>
        </w:rPr>
        <w:t xml:space="preserve">нной услуги приведены в разделе </w:t>
      </w:r>
      <w:r w:rsidRPr="00912ADD">
        <w:rPr>
          <w:rFonts w:ascii="Times New Roman" w:hAnsi="Times New Roman"/>
          <w:sz w:val="28"/>
          <w:szCs w:val="28"/>
        </w:rPr>
        <w:t>III Административного регламента.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2.18. 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2.18.1. Прием заявителей осуществляется в специально выделенном для этих целей помещении и присутственных местах</w:t>
      </w:r>
      <w:r w:rsidRPr="00912ADD">
        <w:rPr>
          <w:rFonts w:ascii="Times New Roman" w:hAnsi="Times New Roman"/>
          <w:color w:val="C00000"/>
          <w:sz w:val="28"/>
          <w:szCs w:val="28"/>
        </w:rPr>
        <w:t>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2.18.2. Присутственные места ра</w:t>
      </w:r>
      <w:r>
        <w:rPr>
          <w:rFonts w:ascii="Times New Roman" w:hAnsi="Times New Roman"/>
          <w:sz w:val="28"/>
          <w:szCs w:val="28"/>
        </w:rPr>
        <w:t>змещаются в здании Управления и </w:t>
      </w:r>
      <w:r w:rsidRPr="00912ADD">
        <w:rPr>
          <w:rFonts w:ascii="Times New Roman" w:hAnsi="Times New Roman"/>
          <w:sz w:val="28"/>
          <w:szCs w:val="28"/>
        </w:rPr>
        <w:t>включают места для информирования, ожидания и приема заявителей.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2.18.3. Помещения и присутственные места Управления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СанПиН </w:t>
      </w:r>
      <w:r>
        <w:rPr>
          <w:rFonts w:ascii="Times New Roman" w:hAnsi="Times New Roman"/>
          <w:color w:val="000000"/>
          <w:sz w:val="28"/>
          <w:szCs w:val="28"/>
        </w:rPr>
        <w:t>2.2.2/2.4.1340-03», введенным в </w:t>
      </w:r>
      <w:r w:rsidRPr="00912ADD">
        <w:rPr>
          <w:rFonts w:ascii="Times New Roman" w:hAnsi="Times New Roman"/>
          <w:color w:val="000000"/>
          <w:sz w:val="28"/>
          <w:szCs w:val="28"/>
        </w:rPr>
        <w:t>действие постановлением Главного государственного санитарного врача Российской Федерации от 03 июня 2003 г. № 118 (Российская газета, 2003, № 120; 2010, № 132; Бюллетень нормативных актов федеральных органов исполнительной власти, 2007, № 26; 2010, № 46).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2.18.4. Присутственные места оборудуются: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системой охраны.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2.18.5. Вход и выход из помещений оборудуются соответствующими указателями с автономными источниками бесперебойного питания.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2.18.6. Площадь присутственных мест зависит от количества заявителей, обращающихся в Управление за предоставлением государственной услуги. 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2.18.7. Помещения и присутственные места должны соответствовать комфортным условиям для заявителей и оптимальным условиям работы должностных лиц.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2.18.8. Присутственные места для ожидания в очереди оборудуются стульями, кресельными секциями, скамьями (банкетками). Количество мест ожидания определяется исходя из фактической</w:t>
      </w:r>
      <w:r>
        <w:rPr>
          <w:rFonts w:ascii="Times New Roman" w:hAnsi="Times New Roman"/>
          <w:sz w:val="28"/>
          <w:szCs w:val="28"/>
        </w:rPr>
        <w:t xml:space="preserve"> нагрузки и возможностей для их </w:t>
      </w:r>
      <w:r w:rsidRPr="00912ADD">
        <w:rPr>
          <w:rFonts w:ascii="Times New Roman" w:hAnsi="Times New Roman"/>
          <w:sz w:val="28"/>
          <w:szCs w:val="28"/>
        </w:rPr>
        <w:t xml:space="preserve">размещения в здании, но не </w:t>
      </w:r>
      <w:r w:rsidRPr="00912ADD">
        <w:rPr>
          <w:rFonts w:ascii="Times New Roman" w:hAnsi="Times New Roman"/>
          <w:color w:val="000000"/>
          <w:sz w:val="28"/>
          <w:szCs w:val="28"/>
        </w:rPr>
        <w:t>может составлять менее 6 мест.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2.18.9. Присутственные места для заполнения запросов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государственной услуги, бланками заявлений и канцелярскими принадлежностями.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2.18.10. </w:t>
      </w:r>
      <w:r w:rsidRPr="00912ADD">
        <w:rPr>
          <w:rFonts w:ascii="Times New Roman" w:hAnsi="Times New Roman"/>
          <w:sz w:val="28"/>
          <w:szCs w:val="28"/>
        </w:rPr>
        <w:t>Для обслуживания инвалидов помещения и присутственные места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</w:t>
      </w:r>
      <w:r>
        <w:rPr>
          <w:rFonts w:ascii="Times New Roman" w:hAnsi="Times New Roman"/>
          <w:sz w:val="28"/>
          <w:szCs w:val="28"/>
        </w:rPr>
        <w:t>ороне от входа с </w:t>
      </w:r>
      <w:r w:rsidRPr="00912ADD">
        <w:rPr>
          <w:rFonts w:ascii="Times New Roman" w:hAnsi="Times New Roman"/>
          <w:sz w:val="28"/>
          <w:szCs w:val="28"/>
        </w:rPr>
        <w:t>учетом беспрепятственного подъезда и поворота колясок.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Входы в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2.18.11. Центральный вход в здание Управления оборудуется информационной табличкой (вывеской), содержащей соответствующее наименование и режим работы.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2.18.12. Присутственные места, предназначенные для ознакомления заявителей с информационными материалами, оборудуются: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информационными стендами;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стульями и столами для возможности оформления документов; 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канцелярскими принадлежностями. 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2.18.13. Помещения для непосредственного взаимодействия должностных лиц с заявителями организуются в виде отдельных кабинетов для каждого ведущего прием должностного лица.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2.18.14. Консультирование (предоставление справочной информации) заявителей осуществляется в отдельном кабинете.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2.18.15. Кабинеты приема заявителей оборудуются информационными табличками (вывесками) с указанием: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фамилии, имени, отчества (последнее – при его наличии) и должности должностного лица, осуществляющего прием;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времени перерыва на обед, технического перерыва.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2.18.16. Должностные лица, предоставляющие государственную услугу, обеспечиваются личными нагрудными идентификационными карточками (бейджами) с указанием фамилии, имени, отчества (последнее – при его наличии) и должности либо настольными табличками аналогичного содержания. 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2.18.17. Рабочие места должностных лиц,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2.18.18. При организации рабочих мест предусматривается возможность свободного входа и выхода из помещения.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2.19. Показатели доступности и качества государственной услуги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2.19.1. Показателями оценки доступности при предоставлении государственной услуги является удовлетворенность заявителей своевременным и полным информированием о предоставлении государственной услуги посредством форм информирования, предусмотренных Административным регламентом.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2.19.2. Показателями оценки качества предоставления государственной услуги являются: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а) доля случаев предоставления государственной услуги с нарушением установленного срока в общем кол</w:t>
      </w:r>
      <w:r>
        <w:rPr>
          <w:rFonts w:ascii="Times New Roman" w:hAnsi="Times New Roman"/>
          <w:sz w:val="28"/>
          <w:szCs w:val="28"/>
        </w:rPr>
        <w:t>ичестве исполненных заявлений о </w:t>
      </w:r>
      <w:r w:rsidRPr="006B19C3">
        <w:rPr>
          <w:rFonts w:ascii="Times New Roman" w:hAnsi="Times New Roman"/>
          <w:sz w:val="28"/>
          <w:szCs w:val="28"/>
        </w:rPr>
        <w:t>предоставлении государственной услуги;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б) доля обоснованных жалоб, связанных с предоставлением государственной услуги, в общем количестве жалоб;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в) количество взаимодействий заявителя с должностными лицами  Управления при предоставлении государственной услуги.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2.19.3. Соответствие исполнения условий Административного регламента требованиям к качеству и доступности предоставления государственной услуги осуществляется на основе анализа практики применения Административного регламента.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2.19.4. Анализ практики применения Административного регламента проводится должностными лицами Управления один раз в год.</w:t>
      </w:r>
    </w:p>
    <w:p w:rsidR="0057320F" w:rsidRPr="006B19C3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sz w:val="28"/>
          <w:szCs w:val="28"/>
        </w:rPr>
        <w:t>2.19.5. Результаты анализа практики применения Административного регламента 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2.20. Иные требования, в том числе учитывающие особенности предоставления государственной услуги в многофункциональном центре (далее – МФЦ) и особенности предоста</w:t>
      </w:r>
      <w:r>
        <w:rPr>
          <w:rFonts w:ascii="Times New Roman" w:hAnsi="Times New Roman"/>
          <w:b/>
          <w:sz w:val="28"/>
          <w:szCs w:val="28"/>
        </w:rPr>
        <w:t>вления государственной услуги в </w:t>
      </w:r>
      <w:r w:rsidRPr="00912ADD">
        <w:rPr>
          <w:rFonts w:ascii="Times New Roman" w:hAnsi="Times New Roman"/>
          <w:b/>
          <w:sz w:val="28"/>
          <w:szCs w:val="28"/>
        </w:rPr>
        <w:t>электронной форме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2.20.1. Определенные Администра</w:t>
      </w:r>
      <w:r>
        <w:rPr>
          <w:rFonts w:ascii="Times New Roman" w:hAnsi="Times New Roman"/>
          <w:sz w:val="28"/>
          <w:szCs w:val="28"/>
        </w:rPr>
        <w:t>тивным регламентом требования к </w:t>
      </w:r>
      <w:r w:rsidRPr="00912ADD">
        <w:rPr>
          <w:rFonts w:ascii="Times New Roman" w:hAnsi="Times New Roman"/>
          <w:sz w:val="28"/>
          <w:szCs w:val="28"/>
        </w:rPr>
        <w:t>местам предоставления государственных услуг и информированию заявителей о порядке их предоставления применяются, если в соответствии с действующим законодательством Российской Федерации не установлены иные более высокие требования.</w:t>
      </w:r>
    </w:p>
    <w:p w:rsidR="0057320F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2.20.2. Документы к заявлению, необходимые для предоставления государственной услуги, которые заявитель должен представить самостоятельно, должны быть представлены заявителем в отдел по опеке и попечительству Управления на личном приеме.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 xml:space="preserve">представления </w:t>
      </w:r>
      <w:r>
        <w:rPr>
          <w:rFonts w:ascii="Times New Roman" w:hAnsi="Times New Roman"/>
          <w:sz w:val="28"/>
          <w:szCs w:val="28"/>
        </w:rPr>
        <w:t>заявителем указанных документов</w:t>
      </w:r>
      <w:r w:rsidRPr="00912ADD">
        <w:rPr>
          <w:rFonts w:ascii="Times New Roman" w:hAnsi="Times New Roman"/>
          <w:sz w:val="28"/>
          <w:szCs w:val="28"/>
        </w:rPr>
        <w:t xml:space="preserve"> рассмотрение заявления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предоставлении государственной услуги приостанавливается, о чем отдел по опеке и попечительству Управления уведомляет заявителя не позднее следующего рабочего дня после регистрации заявления по почте и (или) путем направления элек</w:t>
      </w:r>
      <w:r>
        <w:rPr>
          <w:rFonts w:ascii="Times New Roman" w:hAnsi="Times New Roman"/>
          <w:sz w:val="28"/>
          <w:szCs w:val="28"/>
        </w:rPr>
        <w:t>тронного сообщения (при </w:t>
      </w:r>
      <w:r w:rsidRPr="00912ADD">
        <w:rPr>
          <w:rFonts w:ascii="Times New Roman" w:hAnsi="Times New Roman"/>
          <w:sz w:val="28"/>
          <w:szCs w:val="28"/>
        </w:rPr>
        <w:t>наличии адреса электронной почты). Одно</w:t>
      </w:r>
      <w:r>
        <w:rPr>
          <w:rFonts w:ascii="Times New Roman" w:hAnsi="Times New Roman"/>
          <w:sz w:val="28"/>
          <w:szCs w:val="28"/>
        </w:rPr>
        <w:t>временно заявителю сообщается о </w:t>
      </w:r>
      <w:r w:rsidRPr="00912ADD">
        <w:rPr>
          <w:rFonts w:ascii="Times New Roman" w:hAnsi="Times New Roman"/>
          <w:sz w:val="28"/>
          <w:szCs w:val="28"/>
        </w:rPr>
        <w:t>регистрации его заявления.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435ED">
        <w:rPr>
          <w:rFonts w:ascii="Times New Roman" w:hAnsi="Times New Roman"/>
          <w:sz w:val="28"/>
          <w:szCs w:val="28"/>
        </w:rPr>
        <w:t>Форма уведомления заявит</w:t>
      </w:r>
      <w:r>
        <w:rPr>
          <w:rFonts w:ascii="Times New Roman" w:hAnsi="Times New Roman"/>
          <w:sz w:val="28"/>
          <w:szCs w:val="28"/>
        </w:rPr>
        <w:t>еля о регистрации заявления и о </w:t>
      </w:r>
      <w:r w:rsidRPr="00B435ED">
        <w:rPr>
          <w:rFonts w:ascii="Times New Roman" w:hAnsi="Times New Roman"/>
          <w:sz w:val="28"/>
          <w:szCs w:val="28"/>
        </w:rPr>
        <w:t>приостановлении предоставления гос</w:t>
      </w:r>
      <w:r>
        <w:rPr>
          <w:rFonts w:ascii="Times New Roman" w:hAnsi="Times New Roman"/>
          <w:sz w:val="28"/>
          <w:szCs w:val="28"/>
        </w:rPr>
        <w:t>ударственной услуги приведена в </w:t>
      </w:r>
      <w:r w:rsidRPr="00B435ED">
        <w:rPr>
          <w:rFonts w:ascii="Times New Roman" w:hAnsi="Times New Roman"/>
          <w:sz w:val="28"/>
          <w:szCs w:val="28"/>
        </w:rPr>
        <w:t>Приложении № 7 к Административному регламенту.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2.20.3.  Срок для представления заявителем документов, которые заявитель должен представить самостоятельно в отдел по опеке и попечительству Управления на личном приеме при представлении заявления по почте и (или) путем направления электронного сообщения (на адрес электронной почты), составляет 10</w:t>
      </w:r>
      <w:r>
        <w:rPr>
          <w:rFonts w:ascii="Times New Roman" w:hAnsi="Times New Roman"/>
          <w:sz w:val="28"/>
          <w:szCs w:val="28"/>
        </w:rPr>
        <w:t xml:space="preserve"> рабочих</w:t>
      </w:r>
      <w:r w:rsidRPr="00912ADD">
        <w:rPr>
          <w:rFonts w:ascii="Times New Roman" w:hAnsi="Times New Roman"/>
          <w:sz w:val="28"/>
          <w:szCs w:val="28"/>
        </w:rPr>
        <w:t xml:space="preserve"> дней со дня регистрации заявления в журнале </w:t>
      </w:r>
      <w:r>
        <w:rPr>
          <w:rFonts w:ascii="Times New Roman" w:hAnsi="Times New Roman"/>
          <w:sz w:val="28"/>
          <w:szCs w:val="28"/>
        </w:rPr>
        <w:t>учета заявлений граждан. При не</w:t>
      </w:r>
      <w:r w:rsidRPr="00912ADD">
        <w:rPr>
          <w:rFonts w:ascii="Times New Roman" w:hAnsi="Times New Roman"/>
          <w:sz w:val="28"/>
          <w:szCs w:val="28"/>
        </w:rPr>
        <w:t xml:space="preserve">представлении заявителем документов в указанный срок отдел по опеке и попечительству Управления принимает решение об отказе в предоставлении государственной услуги в соответствии с подпунктом 2.9.2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500CE9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2.20.4. В случае подачи заявления о предоставлении государственной услуги по почте и (или) путем направления электронного сообщения (н</w:t>
      </w:r>
      <w:r>
        <w:rPr>
          <w:rFonts w:ascii="Times New Roman" w:hAnsi="Times New Roman"/>
          <w:sz w:val="28"/>
          <w:szCs w:val="28"/>
        </w:rPr>
        <w:t>а адрес электронной почты) пред</w:t>
      </w:r>
      <w:r w:rsidRPr="00912ADD">
        <w:rPr>
          <w:rFonts w:ascii="Times New Roman" w:hAnsi="Times New Roman"/>
          <w:sz w:val="28"/>
          <w:szCs w:val="28"/>
        </w:rPr>
        <w:t>ставление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предоставления государственной услуги, к заявлению осуществляется вне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очереди.</w:t>
      </w:r>
    </w:p>
    <w:p w:rsidR="0057320F" w:rsidRPr="00500CE9" w:rsidRDefault="0057320F" w:rsidP="00500C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0CE9">
        <w:rPr>
          <w:rFonts w:ascii="Times New Roman" w:hAnsi="Times New Roman"/>
          <w:color w:val="000000"/>
          <w:sz w:val="28"/>
          <w:szCs w:val="28"/>
        </w:rPr>
        <w:t xml:space="preserve">2.20.5. В сети «Интернет» на официальном сайте Администрации в разделе </w:t>
      </w:r>
      <w:r w:rsidRPr="00500C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«Административные регламенты» </w:t>
      </w:r>
      <w:r w:rsidRPr="00500CE9">
        <w:rPr>
          <w:rFonts w:ascii="Times New Roman" w:hAnsi="Times New Roman"/>
          <w:i/>
          <w:color w:val="000000"/>
          <w:sz w:val="28"/>
          <w:szCs w:val="28"/>
        </w:rPr>
        <w:t>(путь: «</w:t>
      </w:r>
      <w:hyperlink r:id="rId13" w:history="1">
        <w:r w:rsidRPr="00500CE9">
          <w:rPr>
            <w:rStyle w:val="Hyperlink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Главная</w:t>
        </w:r>
      </w:hyperlink>
      <w:r w:rsidRPr="00500CE9">
        <w:rPr>
          <w:rFonts w:ascii="Times New Roman" w:hAnsi="Times New Roman"/>
          <w:i/>
          <w:sz w:val="28"/>
          <w:szCs w:val="28"/>
          <w:shd w:val="clear" w:color="auto" w:fill="FFFFFF"/>
        </w:rPr>
        <w:t>&gt;</w:t>
      </w:r>
      <w:r w:rsidRPr="00500CE9">
        <w:rPr>
          <w:rFonts w:ascii="Times New Roman" w:hAnsi="Times New Roman"/>
          <w:i/>
          <w:sz w:val="28"/>
          <w:szCs w:val="28"/>
        </w:rPr>
        <w:t>Административные регламенты»)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00CE9">
        <w:rPr>
          <w:rFonts w:ascii="Times New Roman" w:hAnsi="Times New Roman"/>
          <w:sz w:val="28"/>
          <w:szCs w:val="28"/>
        </w:rPr>
        <w:t>размещ</w:t>
      </w:r>
      <w:r>
        <w:rPr>
          <w:rFonts w:ascii="Times New Roman" w:hAnsi="Times New Roman"/>
          <w:sz w:val="28"/>
          <w:szCs w:val="28"/>
        </w:rPr>
        <w:t>ается</w:t>
      </w:r>
      <w:r w:rsidRPr="00500CE9">
        <w:rPr>
          <w:rFonts w:ascii="Times New Roman" w:hAnsi="Times New Roman"/>
          <w:sz w:val="28"/>
          <w:szCs w:val="28"/>
        </w:rPr>
        <w:t xml:space="preserve"> форма заявления и информация о государственной услуге с предоставлением возможности для копирования.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2.20.6. В любое время</w:t>
      </w:r>
      <w:r>
        <w:rPr>
          <w:rFonts w:ascii="Times New Roman" w:hAnsi="Times New Roman"/>
          <w:sz w:val="28"/>
          <w:szCs w:val="28"/>
        </w:rPr>
        <w:t>, согласно режиму работы Управления,</w:t>
      </w:r>
      <w:r w:rsidRPr="00912ADD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 дня</w:t>
      </w:r>
      <w:r w:rsidRPr="00912ADD">
        <w:rPr>
          <w:rFonts w:ascii="Times New Roman" w:hAnsi="Times New Roman"/>
          <w:sz w:val="28"/>
          <w:szCs w:val="28"/>
        </w:rPr>
        <w:t xml:space="preserve"> представления заявления заявитель имеет право на получение сведений о ходе испол</w:t>
      </w:r>
      <w:r>
        <w:rPr>
          <w:rFonts w:ascii="Times New Roman" w:hAnsi="Times New Roman"/>
          <w:sz w:val="28"/>
          <w:szCs w:val="28"/>
        </w:rPr>
        <w:t>нения государственной услуги по телефону, электронной почте с </w:t>
      </w:r>
      <w:r w:rsidRPr="00912ADD">
        <w:rPr>
          <w:rFonts w:ascii="Times New Roman" w:hAnsi="Times New Roman"/>
          <w:sz w:val="28"/>
          <w:szCs w:val="28"/>
        </w:rPr>
        <w:t>использованием информационных ресурсов,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 xml:space="preserve">сети «Интернет» или на личном приеме в соответствии с положениями подпунктов 1.3.8 – 1.3.18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912ADD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2.20.7. Особенности организации предоставления государственной услуги на территории города Байконур, функци</w:t>
      </w:r>
      <w:r>
        <w:rPr>
          <w:rFonts w:ascii="Times New Roman" w:hAnsi="Times New Roman"/>
          <w:sz w:val="28"/>
          <w:szCs w:val="28"/>
        </w:rPr>
        <w:t>онирующего в условиях аренды на </w:t>
      </w:r>
      <w:r w:rsidRPr="00912ADD">
        <w:rPr>
          <w:rFonts w:ascii="Times New Roman" w:hAnsi="Times New Roman"/>
          <w:sz w:val="28"/>
          <w:szCs w:val="28"/>
        </w:rPr>
        <w:t>территории иностранного государства:</w:t>
      </w:r>
    </w:p>
    <w:p w:rsidR="0057320F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возможность предоставления государственной услуги в МФЦ по принципу «одного окна», в том числе в электронной форме, отсутствует ввиду отсутствия информационно-технологических условий (возможностей).</w:t>
      </w:r>
    </w:p>
    <w:p w:rsidR="0057320F" w:rsidRPr="007A5156" w:rsidRDefault="0057320F" w:rsidP="00F2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7320F" w:rsidRPr="006B19C3" w:rsidRDefault="0057320F" w:rsidP="0025374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B19C3">
        <w:rPr>
          <w:rFonts w:ascii="Times New Roman" w:hAnsi="Times New Roman"/>
          <w:b/>
          <w:sz w:val="28"/>
          <w:szCs w:val="28"/>
        </w:rPr>
        <w:t>II. СОСТАВ, ПОСЛЕДОВАТЕЛЬНОСТЬ И СРОКИ ВЫПОЛНЕНИЯ АДМИНИСТРАТИВНЫХ ПРОЦЕДУР (ДЕЙСТВИЙ), ТРЕБОВАНИЯ</w:t>
      </w:r>
    </w:p>
    <w:p w:rsidR="0057320F" w:rsidRPr="006B19C3" w:rsidRDefault="0057320F" w:rsidP="0025374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 xml:space="preserve">К ПОРЯДКУ ИХ ВЫПОЛНЕНИЯ, В ТОМ ЧИСЛЕ ОСОБЕННОСТИ </w:t>
      </w:r>
    </w:p>
    <w:p w:rsidR="0057320F" w:rsidRPr="006B19C3" w:rsidRDefault="0057320F" w:rsidP="0025374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 xml:space="preserve">ВЫПОЛНЕНИЯ АДМИНИСТРАТИВНЫХ ПРОЦЕДУР (ДЕЙСТВИЙ) </w:t>
      </w:r>
    </w:p>
    <w:p w:rsidR="0057320F" w:rsidRDefault="0057320F" w:rsidP="0025374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B19C3">
        <w:rPr>
          <w:rFonts w:ascii="Times New Roman" w:hAnsi="Times New Roman"/>
          <w:b/>
          <w:sz w:val="28"/>
          <w:szCs w:val="28"/>
        </w:rPr>
        <w:t>В ЭЛЕКТРОННОЙФОРМЕ</w:t>
      </w:r>
    </w:p>
    <w:p w:rsidR="0057320F" w:rsidRPr="006B19C3" w:rsidRDefault="0057320F" w:rsidP="0025374B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57320F" w:rsidRPr="00912ADD" w:rsidRDefault="0057320F" w:rsidP="0091524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3.1.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 </w:t>
      </w:r>
      <w:r w:rsidRPr="00912ADD">
        <w:rPr>
          <w:rFonts w:ascii="Times New Roman" w:hAnsi="Times New Roman"/>
          <w:b/>
          <w:sz w:val="28"/>
          <w:szCs w:val="28"/>
        </w:rPr>
        <w:t>Состав административных процедур</w:t>
      </w:r>
    </w:p>
    <w:p w:rsidR="0057320F" w:rsidRPr="00912ADD" w:rsidRDefault="0057320F" w:rsidP="009152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 (блок-схемы предоставления государственной услуги приведены в Приложении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1 к Административному регламенту):</w:t>
      </w:r>
    </w:p>
    <w:p w:rsidR="0057320F" w:rsidRPr="007A5156" w:rsidRDefault="0057320F" w:rsidP="00915245">
      <w:pPr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A5156">
        <w:rPr>
          <w:rFonts w:ascii="Times New Roman" w:eastAsia="TimesNewRomanPSMT" w:hAnsi="Times New Roman"/>
          <w:color w:val="000000"/>
          <w:sz w:val="28"/>
          <w:szCs w:val="28"/>
        </w:rPr>
        <w:t>прием заявления и документов, необходимых для предоставления государственной услуги</w:t>
      </w:r>
      <w:r w:rsidRPr="007A5156">
        <w:rPr>
          <w:rFonts w:ascii="Times New Roman" w:hAnsi="Times New Roman"/>
          <w:sz w:val="28"/>
          <w:szCs w:val="28"/>
        </w:rPr>
        <w:t>, их правовая оценка при личном обращении</w:t>
      </w:r>
      <w:r w:rsidRPr="007A5156">
        <w:rPr>
          <w:rFonts w:ascii="Times New Roman" w:eastAsia="TimesNewRomanPSMT" w:hAnsi="Times New Roman"/>
          <w:color w:val="000000"/>
          <w:sz w:val="28"/>
          <w:szCs w:val="28"/>
        </w:rPr>
        <w:t>;</w:t>
      </w:r>
    </w:p>
    <w:p w:rsidR="0057320F" w:rsidRDefault="0057320F" w:rsidP="009152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5156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государственной услуги</w:t>
      </w:r>
      <w:r w:rsidRPr="007A5156">
        <w:rPr>
          <w:rFonts w:ascii="Times New Roman" w:hAnsi="Times New Roman"/>
          <w:sz w:val="28"/>
          <w:szCs w:val="28"/>
        </w:rPr>
        <w:t xml:space="preserve"> и выдача </w:t>
      </w:r>
      <w:r>
        <w:rPr>
          <w:rFonts w:ascii="Times New Roman" w:hAnsi="Times New Roman"/>
          <w:sz w:val="28"/>
          <w:szCs w:val="28"/>
        </w:rPr>
        <w:t>Распоряжения</w:t>
      </w:r>
      <w:r w:rsidRPr="007A5156">
        <w:rPr>
          <w:rFonts w:ascii="Times New Roman" w:hAnsi="Times New Roman"/>
          <w:sz w:val="28"/>
          <w:szCs w:val="28"/>
        </w:rPr>
        <w:t xml:space="preserve"> заявителю</w:t>
      </w:r>
      <w:r w:rsidRPr="007A5156">
        <w:rPr>
          <w:rFonts w:ascii="Times New Roman" w:hAnsi="Times New Roman"/>
          <w:color w:val="000000"/>
          <w:sz w:val="28"/>
          <w:szCs w:val="28"/>
        </w:rPr>
        <w:t>;</w:t>
      </w:r>
    </w:p>
    <w:p w:rsidR="0057320F" w:rsidRDefault="0057320F" w:rsidP="009152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66C89">
        <w:rPr>
          <w:rFonts w:ascii="Times New Roman" w:hAnsi="Times New Roman"/>
          <w:color w:val="000000"/>
          <w:sz w:val="28"/>
          <w:szCs w:val="28"/>
        </w:rPr>
        <w:t>принятие решения об отказе в предоста</w:t>
      </w:r>
      <w:r>
        <w:rPr>
          <w:rFonts w:ascii="Times New Roman" w:hAnsi="Times New Roman"/>
          <w:color w:val="000000"/>
          <w:sz w:val="28"/>
          <w:szCs w:val="28"/>
        </w:rPr>
        <w:t>влении государственной услуги и </w:t>
      </w:r>
      <w:r w:rsidRPr="00E66C89">
        <w:rPr>
          <w:rFonts w:ascii="Times New Roman" w:hAnsi="Times New Roman"/>
          <w:color w:val="000000"/>
          <w:sz w:val="28"/>
          <w:szCs w:val="28"/>
        </w:rPr>
        <w:t>направление уведомления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заявителя </w:t>
      </w:r>
      <w:r w:rsidRPr="007A5156">
        <w:rPr>
          <w:rFonts w:ascii="Times New Roman" w:hAnsi="Times New Roman"/>
          <w:sz w:val="28"/>
          <w:szCs w:val="28"/>
          <w:lang w:eastAsia="ru-RU"/>
        </w:rPr>
        <w:t>о реги</w:t>
      </w:r>
      <w:r>
        <w:rPr>
          <w:rFonts w:ascii="Times New Roman" w:hAnsi="Times New Roman"/>
          <w:sz w:val="28"/>
          <w:szCs w:val="28"/>
          <w:lang w:eastAsia="ru-RU"/>
        </w:rPr>
        <w:t>страции заявления и об отказе в </w:t>
      </w:r>
      <w:r w:rsidRPr="007A5156">
        <w:rPr>
          <w:rFonts w:ascii="Times New Roman" w:hAnsi="Times New Roman"/>
          <w:sz w:val="28"/>
          <w:szCs w:val="28"/>
          <w:lang w:eastAsia="ru-RU"/>
        </w:rPr>
        <w:t>предоставлении государственной услуги</w:t>
      </w:r>
      <w:r w:rsidRPr="00E66C89">
        <w:rPr>
          <w:rFonts w:ascii="Times New Roman" w:hAnsi="Times New Roman"/>
          <w:color w:val="000000"/>
          <w:sz w:val="28"/>
          <w:szCs w:val="28"/>
        </w:rPr>
        <w:t>;</w:t>
      </w:r>
    </w:p>
    <w:p w:rsidR="0057320F" w:rsidRDefault="0057320F" w:rsidP="009152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66C89">
        <w:rPr>
          <w:rFonts w:ascii="Times New Roman" w:hAnsi="Times New Roman"/>
          <w:bCs/>
          <w:color w:val="000000"/>
          <w:sz w:val="28"/>
          <w:szCs w:val="28"/>
        </w:rPr>
        <w:t xml:space="preserve">принятие решения о приостановлении </w:t>
      </w:r>
      <w:r w:rsidRPr="00E66C89">
        <w:rPr>
          <w:rFonts w:ascii="Times New Roman" w:hAnsi="Times New Roman"/>
          <w:color w:val="000000"/>
          <w:sz w:val="28"/>
          <w:szCs w:val="28"/>
        </w:rPr>
        <w:t xml:space="preserve">предоставления государственной услуги и направление </w:t>
      </w:r>
      <w:r>
        <w:rPr>
          <w:rFonts w:ascii="Times New Roman" w:hAnsi="Times New Roman"/>
          <w:sz w:val="28"/>
          <w:szCs w:val="28"/>
          <w:lang w:eastAsia="ru-RU"/>
        </w:rPr>
        <w:t>уведомления заявителя о регистрации заявления и </w:t>
      </w:r>
      <w:r w:rsidRPr="007A5156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 приостановлении </w:t>
      </w:r>
      <w:r w:rsidRPr="007A5156">
        <w:rPr>
          <w:rFonts w:ascii="Times New Roman" w:hAnsi="Times New Roman"/>
          <w:sz w:val="28"/>
          <w:szCs w:val="28"/>
          <w:lang w:eastAsia="ru-RU"/>
        </w:rPr>
        <w:t>предоставлени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7A5156">
        <w:rPr>
          <w:rFonts w:ascii="Times New Roman" w:hAnsi="Times New Roman"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7320F" w:rsidRPr="00912ADD" w:rsidRDefault="0057320F" w:rsidP="00937432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3.2.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 </w:t>
      </w:r>
      <w:r w:rsidRPr="00912ADD">
        <w:rPr>
          <w:rFonts w:ascii="Times New Roman" w:eastAsia="TimesNewRomanPSMT" w:hAnsi="Times New Roman"/>
          <w:b/>
          <w:sz w:val="28"/>
          <w:szCs w:val="28"/>
        </w:rPr>
        <w:t>Прием заявления и документов, необходимых для предоставления государственной услуги</w:t>
      </w:r>
      <w:r w:rsidRPr="00912ADD">
        <w:rPr>
          <w:rFonts w:ascii="Times New Roman" w:hAnsi="Times New Roman"/>
          <w:b/>
          <w:sz w:val="28"/>
          <w:szCs w:val="28"/>
        </w:rPr>
        <w:t>, их правовая оценка при личном обращении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3.2.1.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Юридическим фактом, являющимся основанием для приема документов, является обращение заявителя, претендующего на предоставление государственной услуги, в отдел по опеке и попечительству Управлен</w:t>
      </w:r>
      <w:r>
        <w:rPr>
          <w:rFonts w:ascii="Times New Roman" w:hAnsi="Times New Roman"/>
          <w:sz w:val="28"/>
          <w:szCs w:val="28"/>
        </w:rPr>
        <w:t>ия с </w:t>
      </w:r>
      <w:r w:rsidRPr="00912ADD">
        <w:rPr>
          <w:rFonts w:ascii="Times New Roman" w:hAnsi="Times New Roman"/>
          <w:sz w:val="28"/>
          <w:szCs w:val="28"/>
        </w:rPr>
        <w:t xml:space="preserve">заявлением и прилагаемыми к нему документами, указанными в подпункте 2.6.1 </w:t>
      </w:r>
      <w:r>
        <w:rPr>
          <w:rFonts w:ascii="Times New Roman" w:hAnsi="Times New Roman"/>
          <w:sz w:val="28"/>
          <w:szCs w:val="28"/>
        </w:rPr>
        <w:t xml:space="preserve">пункта 2.6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 и оформленными в соответствии с требованиями к оформлению документов, изложенными в пункте 2.6 Административного регламента.</w:t>
      </w:r>
    </w:p>
    <w:p w:rsidR="0057320F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3.2.2.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устанавливает предмет обращения, личность заявителя и вносит сведения о заявителе в карточку приема гражданина по личным вопросам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12ADD">
        <w:rPr>
          <w:rFonts w:ascii="Times New Roman" w:hAnsi="Times New Roman"/>
          <w:sz w:val="28"/>
          <w:szCs w:val="28"/>
        </w:rPr>
        <w:t xml:space="preserve">Форма карточки приема гражданина по личным вопросам </w:t>
      </w:r>
      <w:r>
        <w:rPr>
          <w:rFonts w:ascii="Times New Roman" w:hAnsi="Times New Roman"/>
          <w:sz w:val="28"/>
          <w:szCs w:val="28"/>
        </w:rPr>
        <w:t>приведена в Приложении № 8</w:t>
      </w:r>
      <w:r w:rsidRPr="00912ADD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/>
          <w:sz w:val="28"/>
          <w:szCs w:val="28"/>
        </w:rPr>
        <w:t>5</w:t>
      </w:r>
      <w:r w:rsidRPr="00912ADD">
        <w:rPr>
          <w:rFonts w:ascii="Times New Roman" w:hAnsi="Times New Roman"/>
          <w:sz w:val="28"/>
          <w:szCs w:val="28"/>
        </w:rPr>
        <w:t xml:space="preserve"> минут.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</w:t>
      </w:r>
      <w:r w:rsidRPr="00912ADD">
        <w:rPr>
          <w:rFonts w:ascii="Times New Roman" w:hAnsi="Times New Roman"/>
          <w:sz w:val="28"/>
          <w:szCs w:val="28"/>
        </w:rPr>
        <w:t xml:space="preserve">Должностное лицо, ответственное за предоставление государственной услуги, определяет наличие оснований и проверяет наличие всех необходимых документов для предоставления государственной услуги, которые заявитель должен представить самостоятельно, исходя из перечня, указанного в подпункте 2.6.1 </w:t>
      </w:r>
      <w:r>
        <w:rPr>
          <w:rFonts w:ascii="Times New Roman" w:hAnsi="Times New Roman"/>
          <w:sz w:val="28"/>
          <w:szCs w:val="28"/>
        </w:rPr>
        <w:t xml:space="preserve">пункта 2.6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/>
          <w:sz w:val="28"/>
          <w:szCs w:val="28"/>
        </w:rPr>
        <w:t>5</w:t>
      </w:r>
      <w:r w:rsidRPr="00912ADD">
        <w:rPr>
          <w:rFonts w:ascii="Times New Roman" w:hAnsi="Times New Roman"/>
          <w:sz w:val="28"/>
          <w:szCs w:val="28"/>
        </w:rPr>
        <w:t xml:space="preserve"> минут.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3.2.4. </w:t>
      </w:r>
      <w:r w:rsidRPr="00912ADD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сличает предста</w:t>
      </w:r>
      <w:r>
        <w:rPr>
          <w:rFonts w:ascii="Times New Roman" w:hAnsi="Times New Roman"/>
          <w:sz w:val="28"/>
          <w:szCs w:val="28"/>
        </w:rPr>
        <w:t>вленные экземпляры оригиналов и </w:t>
      </w:r>
      <w:r w:rsidRPr="00912ADD">
        <w:rPr>
          <w:rFonts w:ascii="Times New Roman" w:hAnsi="Times New Roman"/>
          <w:sz w:val="28"/>
          <w:szCs w:val="28"/>
        </w:rPr>
        <w:t>копий документов друг с другом. При отсутствии копий осуществляет копирование документов. Если представленные копии документов не заверены, должностное лицо, ответственное за предоставление государственной услуги, заверяет их своей подписью с указанием фамилии, инициалов и даты заверения. Копирование документов производится бесплатно.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10 минут.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3.2.5.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Если документы, представленные заявителем для получения государственной услуги, представлен</w:t>
      </w:r>
      <w:r>
        <w:rPr>
          <w:rFonts w:ascii="Times New Roman" w:hAnsi="Times New Roman"/>
          <w:sz w:val="28"/>
          <w:szCs w:val="28"/>
        </w:rPr>
        <w:t>ы не в полном объеме и (или) не </w:t>
      </w:r>
      <w:r w:rsidRPr="00912ADD">
        <w:rPr>
          <w:rFonts w:ascii="Times New Roman" w:hAnsi="Times New Roman"/>
          <w:sz w:val="28"/>
          <w:szCs w:val="28"/>
        </w:rPr>
        <w:t>соответствуют установленным требованиям, должностное лицо, ответственное за предоставление государственной услуги, дает разъяснения заявителю об имеющихся основаниях для отказа в предоставлении государственной услуги, уведомляет о перечне недостающих документов, которые заявитель должен представить самостоятельно, и предлагает повторно обратиться, собрав необходимые документы.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В случае отказа заявителя от доработки документов, должностное лицо, ответственное за предоставление государственной услуги, принимает документы, обращая внимание заявителя, что указанные недостатки будут препятствовать предоставлению государственной услуги.</w:t>
      </w:r>
    </w:p>
    <w:p w:rsidR="0057320F" w:rsidRPr="00912ADD" w:rsidRDefault="0057320F" w:rsidP="0093743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При желании заявителя устранить препятствия, прервав подачу документов, должностное лицо, ответственное за предоставление государственной услуги, возвращает документы заявителю.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57320F" w:rsidRDefault="0057320F" w:rsidP="003F3F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.2.6. </w:t>
      </w:r>
      <w:r w:rsidRPr="00912ADD">
        <w:rPr>
          <w:rFonts w:ascii="Times New Roman" w:hAnsi="Times New Roman"/>
          <w:sz w:val="28"/>
          <w:szCs w:val="28"/>
        </w:rPr>
        <w:t xml:space="preserve">Должностное лицо, ответственное за предоставление государственной услуги, принимает документы от заявителя и проводит регистрацию заявления в журнале учета заявлений граждан. </w:t>
      </w:r>
    </w:p>
    <w:p w:rsidR="0057320F" w:rsidRPr="00912ADD" w:rsidRDefault="0057320F" w:rsidP="003F3F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3.2.7. </w:t>
      </w:r>
      <w:r w:rsidRPr="00912ADD">
        <w:rPr>
          <w:rFonts w:ascii="Times New Roman" w:hAnsi="Times New Roman"/>
          <w:sz w:val="28"/>
          <w:szCs w:val="28"/>
        </w:rPr>
        <w:t xml:space="preserve">Общий максимальный срок </w:t>
      </w:r>
      <w:r>
        <w:rPr>
          <w:rFonts w:ascii="Times New Roman" w:hAnsi="Times New Roman"/>
          <w:sz w:val="28"/>
          <w:szCs w:val="28"/>
        </w:rPr>
        <w:t>административной процедуры не может превышать 30</w:t>
      </w:r>
      <w:r w:rsidRPr="00912ADD">
        <w:rPr>
          <w:rFonts w:ascii="Times New Roman" w:hAnsi="Times New Roman"/>
          <w:sz w:val="28"/>
          <w:szCs w:val="28"/>
        </w:rPr>
        <w:t xml:space="preserve"> минут.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3.2.8.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Критериями принятия решения являются: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наличие заявления и документов, которые заявитель должен представить самостоятельно;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соответствие документов требованиям, предусмотренным </w:t>
      </w:r>
      <w:r>
        <w:rPr>
          <w:rFonts w:ascii="Times New Roman" w:hAnsi="Times New Roman"/>
          <w:sz w:val="28"/>
          <w:szCs w:val="28"/>
        </w:rPr>
        <w:br/>
      </w:r>
      <w:r w:rsidRPr="00912ADD">
        <w:rPr>
          <w:rFonts w:ascii="Times New Roman" w:hAnsi="Times New Roman"/>
          <w:sz w:val="28"/>
          <w:szCs w:val="28"/>
        </w:rPr>
        <w:t>пунктом 2.6 Административного регламента.</w:t>
      </w:r>
    </w:p>
    <w:p w:rsidR="0057320F" w:rsidRPr="00912ADD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3.2.9. </w:t>
      </w:r>
      <w:r w:rsidRPr="00912ADD">
        <w:rPr>
          <w:rFonts w:ascii="Times New Roman" w:hAnsi="Times New Roman"/>
          <w:sz w:val="28"/>
          <w:szCs w:val="28"/>
        </w:rPr>
        <w:t>Результатом административной процедуры является определение наличия оснований для предоставления государственной услуги и регистрация заявления.</w:t>
      </w:r>
    </w:p>
    <w:p w:rsidR="0057320F" w:rsidRPr="007A5156" w:rsidRDefault="0057320F" w:rsidP="009374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3.2.10.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Способом фиксации результата данной административной процедуры является регистрация заявления в журнале учета заявлений граждан.</w:t>
      </w:r>
    </w:p>
    <w:p w:rsidR="0057320F" w:rsidRPr="00576375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A5156">
        <w:rPr>
          <w:rFonts w:ascii="Times New Roman" w:hAnsi="Times New Roman"/>
          <w:b/>
          <w:sz w:val="28"/>
          <w:szCs w:val="28"/>
        </w:rPr>
        <w:t>3.3.</w:t>
      </w:r>
      <w:r>
        <w:rPr>
          <w:rFonts w:ascii="Times New Roman" w:hAnsi="Times New Roman"/>
          <w:b/>
          <w:sz w:val="28"/>
          <w:szCs w:val="28"/>
        </w:rPr>
        <w:t> </w:t>
      </w:r>
      <w:r w:rsidRPr="00576375">
        <w:rPr>
          <w:rFonts w:ascii="Times New Roman" w:hAnsi="Times New Roman"/>
          <w:b/>
          <w:sz w:val="28"/>
          <w:szCs w:val="28"/>
        </w:rPr>
        <w:t>Принятие решения о предоста</w:t>
      </w:r>
      <w:r>
        <w:rPr>
          <w:rFonts w:ascii="Times New Roman" w:hAnsi="Times New Roman"/>
          <w:b/>
          <w:sz w:val="28"/>
          <w:szCs w:val="28"/>
        </w:rPr>
        <w:t>влении государственной услуги и </w:t>
      </w:r>
      <w:r w:rsidRPr="00576375">
        <w:rPr>
          <w:rFonts w:ascii="Times New Roman" w:hAnsi="Times New Roman"/>
          <w:b/>
          <w:sz w:val="28"/>
          <w:szCs w:val="28"/>
        </w:rPr>
        <w:t>выдача Распоряжения заявителю</w:t>
      </w:r>
    </w:p>
    <w:p w:rsidR="0057320F" w:rsidRPr="00912ADD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912ADD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Юридическим фактом, являющимся основанием для принятия решения 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и выдачи Распоряжения заявителю</w:t>
      </w:r>
      <w:r w:rsidRPr="00912ADD">
        <w:rPr>
          <w:rFonts w:ascii="Times New Roman" w:hAnsi="Times New Roman"/>
          <w:sz w:val="28"/>
          <w:szCs w:val="28"/>
        </w:rPr>
        <w:t>, является наличие оснований для предоставления государственной услуги, наличие всех необходимых документов (информации) и заявления для предоставления государственной услуги.</w:t>
      </w:r>
    </w:p>
    <w:p w:rsidR="0057320F" w:rsidRPr="00912ADD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3.2. </w:t>
      </w:r>
      <w:r w:rsidRPr="00912ADD">
        <w:rPr>
          <w:rFonts w:ascii="Times New Roman" w:hAnsi="Times New Roman"/>
          <w:sz w:val="28"/>
          <w:szCs w:val="28"/>
        </w:rPr>
        <w:t xml:space="preserve">При наличии оснований для предоставления государственной услуги должностное лицо, ответственное за предоставление государственной услуги, подготавливает </w:t>
      </w:r>
      <w:r>
        <w:rPr>
          <w:rFonts w:ascii="Times New Roman" w:hAnsi="Times New Roman"/>
          <w:sz w:val="28"/>
          <w:szCs w:val="28"/>
        </w:rPr>
        <w:t>проект Р</w:t>
      </w:r>
      <w:r w:rsidRPr="00912ADD">
        <w:rPr>
          <w:rFonts w:ascii="Times New Roman" w:hAnsi="Times New Roman"/>
          <w:sz w:val="28"/>
          <w:szCs w:val="28"/>
        </w:rPr>
        <w:t xml:space="preserve">аспоряжения и передает его на согласование главному специалисту-юристу Управления, начальнику отдела по опеке и попечительству Управления, затем передает на подпись </w:t>
      </w:r>
      <w:r>
        <w:rPr>
          <w:rFonts w:ascii="Times New Roman" w:hAnsi="Times New Roman"/>
          <w:sz w:val="28"/>
          <w:szCs w:val="28"/>
        </w:rPr>
        <w:t>начальнику</w:t>
      </w:r>
      <w:r w:rsidRPr="00912ADD">
        <w:rPr>
          <w:rFonts w:ascii="Times New Roman" w:hAnsi="Times New Roman"/>
          <w:sz w:val="28"/>
          <w:szCs w:val="28"/>
        </w:rPr>
        <w:t xml:space="preserve"> Управления либо лицу, исполняющему обязанности </w:t>
      </w:r>
      <w:r>
        <w:rPr>
          <w:rFonts w:ascii="Times New Roman" w:hAnsi="Times New Roman"/>
          <w:sz w:val="28"/>
          <w:szCs w:val="28"/>
        </w:rPr>
        <w:t>начальника Управления. Проект Р</w:t>
      </w:r>
      <w:r w:rsidRPr="00912ADD">
        <w:rPr>
          <w:rFonts w:ascii="Times New Roman" w:hAnsi="Times New Roman"/>
          <w:sz w:val="28"/>
          <w:szCs w:val="28"/>
        </w:rPr>
        <w:t>аспоряжения готовится в двух экземплярах.</w:t>
      </w:r>
    </w:p>
    <w:p w:rsidR="0057320F" w:rsidRPr="00912ADD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/>
          <w:sz w:val="28"/>
          <w:szCs w:val="28"/>
        </w:rPr>
        <w:t>2</w:t>
      </w:r>
      <w:r w:rsidRPr="00912ADD">
        <w:rPr>
          <w:rFonts w:ascii="Times New Roman" w:hAnsi="Times New Roman"/>
          <w:sz w:val="28"/>
          <w:szCs w:val="28"/>
        </w:rPr>
        <w:t xml:space="preserve"> рабочих дня.</w:t>
      </w:r>
    </w:p>
    <w:p w:rsidR="0057320F" w:rsidRPr="00C62B58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2B5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C62B58">
        <w:rPr>
          <w:rFonts w:ascii="Times New Roman" w:hAnsi="Times New Roman"/>
          <w:sz w:val="28"/>
          <w:szCs w:val="28"/>
        </w:rPr>
        <w:t>.3. Начальник Управления либо лицо, исполняющее обязанности начальника Управления, подписывает проект Распоряжения, заверяет печатью Управления и возвращает его должн</w:t>
      </w:r>
      <w:r>
        <w:rPr>
          <w:rFonts w:ascii="Times New Roman" w:hAnsi="Times New Roman"/>
          <w:sz w:val="28"/>
          <w:szCs w:val="28"/>
        </w:rPr>
        <w:t>остному лицу, ответственному за </w:t>
      </w:r>
      <w:r w:rsidRPr="00C62B58">
        <w:rPr>
          <w:rFonts w:ascii="Times New Roman" w:hAnsi="Times New Roman"/>
          <w:sz w:val="28"/>
          <w:szCs w:val="28"/>
        </w:rPr>
        <w:t>предоставление государственной услуги.</w:t>
      </w:r>
    </w:p>
    <w:p w:rsidR="0057320F" w:rsidRPr="00912ADD" w:rsidRDefault="0057320F" w:rsidP="000C10FF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1 рабочий день.</w:t>
      </w:r>
    </w:p>
    <w:p w:rsidR="0057320F" w:rsidRPr="00912ADD" w:rsidRDefault="0057320F" w:rsidP="000C10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3.4. </w:t>
      </w:r>
      <w:r w:rsidRPr="00912ADD">
        <w:rPr>
          <w:rFonts w:ascii="Times New Roman" w:hAnsi="Times New Roman"/>
          <w:sz w:val="28"/>
          <w:szCs w:val="28"/>
        </w:rPr>
        <w:t xml:space="preserve">Получив подписанный </w:t>
      </w:r>
      <w:r>
        <w:rPr>
          <w:rFonts w:ascii="Times New Roman" w:hAnsi="Times New Roman"/>
          <w:sz w:val="28"/>
          <w:szCs w:val="28"/>
        </w:rPr>
        <w:t>начальником</w:t>
      </w:r>
      <w:r w:rsidRPr="00912ADD">
        <w:rPr>
          <w:rFonts w:ascii="Times New Roman" w:hAnsi="Times New Roman"/>
          <w:sz w:val="28"/>
          <w:szCs w:val="28"/>
        </w:rPr>
        <w:t xml:space="preserve">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ADD">
        <w:rPr>
          <w:rFonts w:ascii="Times New Roman" w:hAnsi="Times New Roman"/>
          <w:sz w:val="28"/>
          <w:szCs w:val="28"/>
        </w:rPr>
        <w:t>либо лицо</w:t>
      </w:r>
      <w:r>
        <w:rPr>
          <w:rFonts w:ascii="Times New Roman" w:hAnsi="Times New Roman"/>
          <w:sz w:val="28"/>
          <w:szCs w:val="28"/>
        </w:rPr>
        <w:t>м</w:t>
      </w:r>
      <w:r w:rsidRPr="00912ADD">
        <w:rPr>
          <w:rFonts w:ascii="Times New Roman" w:hAnsi="Times New Roman"/>
          <w:sz w:val="28"/>
          <w:szCs w:val="28"/>
        </w:rPr>
        <w:t>, исполняющ</w:t>
      </w:r>
      <w:r>
        <w:rPr>
          <w:rFonts w:ascii="Times New Roman" w:hAnsi="Times New Roman"/>
          <w:sz w:val="28"/>
          <w:szCs w:val="28"/>
        </w:rPr>
        <w:t>им</w:t>
      </w:r>
      <w:r w:rsidRPr="00912ADD">
        <w:rPr>
          <w:rFonts w:ascii="Times New Roman" w:hAnsi="Times New Roman"/>
          <w:sz w:val="28"/>
          <w:szCs w:val="28"/>
        </w:rPr>
        <w:t xml:space="preserve"> обязанности </w:t>
      </w:r>
      <w:r>
        <w:rPr>
          <w:rFonts w:ascii="Times New Roman" w:hAnsi="Times New Roman"/>
          <w:sz w:val="28"/>
          <w:szCs w:val="28"/>
        </w:rPr>
        <w:t>начальника</w:t>
      </w:r>
      <w:r w:rsidRPr="00912ADD">
        <w:rPr>
          <w:rFonts w:ascii="Times New Roman" w:hAnsi="Times New Roman"/>
          <w:sz w:val="28"/>
          <w:szCs w:val="28"/>
        </w:rPr>
        <w:t xml:space="preserve"> Управления,</w:t>
      </w:r>
      <w:r>
        <w:rPr>
          <w:rFonts w:ascii="Times New Roman" w:hAnsi="Times New Roman"/>
          <w:sz w:val="28"/>
          <w:szCs w:val="28"/>
        </w:rPr>
        <w:t xml:space="preserve"> проект Распоряжения,</w:t>
      </w:r>
      <w:r w:rsidRPr="00912ADD">
        <w:rPr>
          <w:rFonts w:ascii="Times New Roman" w:hAnsi="Times New Roman"/>
          <w:sz w:val="28"/>
          <w:szCs w:val="28"/>
        </w:rPr>
        <w:t xml:space="preserve"> должностное лицо, ответственное за предоставление государственной услуги, производит его регистрацию в </w:t>
      </w:r>
      <w:r>
        <w:rPr>
          <w:rFonts w:ascii="Times New Roman" w:hAnsi="Times New Roman"/>
          <w:sz w:val="28"/>
          <w:szCs w:val="28"/>
          <w:lang w:eastAsia="ru-RU"/>
        </w:rPr>
        <w:t>журнале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 регистрации распоряжений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начальника Управления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Форма </w:t>
      </w:r>
      <w:r>
        <w:rPr>
          <w:rFonts w:ascii="Times New Roman" w:hAnsi="Times New Roman"/>
          <w:color w:val="000000"/>
          <w:sz w:val="28"/>
          <w:szCs w:val="28"/>
        </w:rPr>
        <w:t xml:space="preserve">журнала </w:t>
      </w:r>
      <w:r w:rsidRPr="00912ADD">
        <w:rPr>
          <w:rFonts w:ascii="Times New Roman" w:hAnsi="Times New Roman"/>
          <w:sz w:val="28"/>
          <w:szCs w:val="28"/>
        </w:rPr>
        <w:t>регистрации распоряжений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начальника Управления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приведена в Приложении № 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 к Административному регламенту. </w:t>
      </w:r>
      <w:r w:rsidRPr="00912ADD">
        <w:rPr>
          <w:rFonts w:ascii="Times New Roman" w:hAnsi="Times New Roman"/>
          <w:sz w:val="28"/>
          <w:szCs w:val="28"/>
          <w:lang w:eastAsia="ru-RU"/>
        </w:rPr>
        <w:t>Один экземпляр Распоряжения хранится в номенк</w:t>
      </w:r>
      <w:r>
        <w:rPr>
          <w:rFonts w:ascii="Times New Roman" w:hAnsi="Times New Roman"/>
          <w:sz w:val="28"/>
          <w:szCs w:val="28"/>
          <w:lang w:eastAsia="ru-RU"/>
        </w:rPr>
        <w:t>латурном деле отдела по опеке и </w:t>
      </w:r>
      <w:r w:rsidRPr="00912ADD">
        <w:rPr>
          <w:rFonts w:ascii="Times New Roman" w:hAnsi="Times New Roman"/>
          <w:sz w:val="28"/>
          <w:szCs w:val="28"/>
          <w:lang w:eastAsia="ru-RU"/>
        </w:rPr>
        <w:t>попечительству Управления.</w:t>
      </w:r>
    </w:p>
    <w:p w:rsidR="0057320F" w:rsidRPr="00912ADD" w:rsidRDefault="0057320F" w:rsidP="000C10FF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10 минут.</w:t>
      </w:r>
    </w:p>
    <w:p w:rsidR="0057320F" w:rsidRPr="00912ADD" w:rsidRDefault="0057320F" w:rsidP="000C10F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3.5. После регистрации проекта Р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аспоряжения в </w:t>
      </w:r>
      <w:r>
        <w:rPr>
          <w:rFonts w:ascii="Times New Roman" w:hAnsi="Times New Roman"/>
          <w:sz w:val="28"/>
          <w:szCs w:val="28"/>
          <w:lang w:eastAsia="ru-RU"/>
        </w:rPr>
        <w:t>журнале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 регистрации распоряжений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начальника Управления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 дол</w:t>
      </w:r>
      <w:r>
        <w:rPr>
          <w:rFonts w:ascii="Times New Roman" w:hAnsi="Times New Roman"/>
          <w:sz w:val="28"/>
          <w:szCs w:val="28"/>
          <w:lang w:eastAsia="ru-RU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предоставление государственной услуги, выдает заявителю второй экземпляр Распоряжения. </w:t>
      </w:r>
      <w:r w:rsidRPr="00912ADD">
        <w:rPr>
          <w:rFonts w:ascii="Times New Roman" w:hAnsi="Times New Roman"/>
          <w:sz w:val="28"/>
          <w:szCs w:val="28"/>
        </w:rPr>
        <w:t>Распоряжение выдается личн</w:t>
      </w:r>
      <w:r>
        <w:rPr>
          <w:rFonts w:ascii="Times New Roman" w:hAnsi="Times New Roman"/>
          <w:sz w:val="28"/>
          <w:szCs w:val="28"/>
        </w:rPr>
        <w:t>о заявителю в виде документа на </w:t>
      </w:r>
      <w:r w:rsidRPr="00912ADD">
        <w:rPr>
          <w:rFonts w:ascii="Times New Roman" w:hAnsi="Times New Roman"/>
          <w:sz w:val="28"/>
          <w:szCs w:val="28"/>
        </w:rPr>
        <w:t xml:space="preserve">бумажном носителе. Выдача Распоряжения фиксируется в журнале учета выдачи документов </w:t>
      </w:r>
      <w:r>
        <w:rPr>
          <w:rFonts w:ascii="Times New Roman" w:hAnsi="Times New Roman"/>
          <w:sz w:val="28"/>
          <w:szCs w:val="28"/>
        </w:rPr>
        <w:t xml:space="preserve">гражданам, обратившимся в отдел по опеке и попечительству, </w:t>
      </w:r>
      <w:r w:rsidRPr="00912ADD">
        <w:rPr>
          <w:rFonts w:ascii="Times New Roman" w:hAnsi="Times New Roman"/>
          <w:sz w:val="28"/>
          <w:szCs w:val="28"/>
        </w:rPr>
        <w:t>с указанием даты и номера исходящего документа.</w:t>
      </w:r>
      <w:r>
        <w:rPr>
          <w:rFonts w:ascii="Times New Roman" w:hAnsi="Times New Roman"/>
          <w:color w:val="000000"/>
          <w:sz w:val="28"/>
          <w:szCs w:val="28"/>
        </w:rPr>
        <w:t xml:space="preserve"> Форма ж</w:t>
      </w:r>
      <w:r w:rsidRPr="00912ADD">
        <w:rPr>
          <w:rFonts w:ascii="Times New Roman" w:hAnsi="Times New Roman"/>
          <w:color w:val="000000"/>
          <w:sz w:val="28"/>
          <w:szCs w:val="28"/>
        </w:rPr>
        <w:t>урнала учета выдачи докуме</w:t>
      </w:r>
      <w:r>
        <w:rPr>
          <w:rFonts w:ascii="Times New Roman" w:hAnsi="Times New Roman"/>
          <w:color w:val="000000"/>
          <w:sz w:val="28"/>
          <w:szCs w:val="28"/>
        </w:rPr>
        <w:t xml:space="preserve">нтов </w:t>
      </w:r>
      <w:r>
        <w:rPr>
          <w:rFonts w:ascii="Times New Roman" w:hAnsi="Times New Roman"/>
          <w:sz w:val="28"/>
          <w:szCs w:val="28"/>
        </w:rPr>
        <w:t xml:space="preserve">гражданам, обратившимся в отдел по опеке и попечительству, </w:t>
      </w:r>
      <w:r>
        <w:rPr>
          <w:rFonts w:ascii="Times New Roman" w:hAnsi="Times New Roman"/>
          <w:color w:val="000000"/>
          <w:sz w:val="28"/>
          <w:szCs w:val="28"/>
        </w:rPr>
        <w:t>приведена в Приложении № 10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 к Административному регламенту.</w:t>
      </w:r>
    </w:p>
    <w:p w:rsidR="0057320F" w:rsidRPr="00912ADD" w:rsidRDefault="0057320F" w:rsidP="000C10F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3 рабочих дня.</w:t>
      </w:r>
    </w:p>
    <w:p w:rsidR="0057320F" w:rsidRPr="00912ADD" w:rsidRDefault="0057320F" w:rsidP="000C10F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3.6. </w:t>
      </w:r>
      <w:r w:rsidRPr="00912ADD">
        <w:rPr>
          <w:rFonts w:ascii="Times New Roman" w:hAnsi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6</w:t>
      </w:r>
      <w:r w:rsidRPr="00912ADD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57320F" w:rsidRPr="00912ADD" w:rsidRDefault="0057320F" w:rsidP="000C10F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3.7. </w:t>
      </w:r>
      <w:r w:rsidRPr="00912ADD">
        <w:rPr>
          <w:rFonts w:ascii="Times New Roman" w:hAnsi="Times New Roman"/>
          <w:sz w:val="28"/>
          <w:szCs w:val="28"/>
        </w:rPr>
        <w:t>Критерием принятия решения является наличие оснований для предоставления государственной услуги, наличие заявления и необходимых документов.</w:t>
      </w:r>
    </w:p>
    <w:p w:rsidR="0057320F" w:rsidRPr="00912ADD" w:rsidRDefault="0057320F" w:rsidP="000C10F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3.8. </w:t>
      </w:r>
      <w:r w:rsidRPr="00912ADD">
        <w:rPr>
          <w:rFonts w:ascii="Times New Roman" w:hAnsi="Times New Roman"/>
          <w:sz w:val="28"/>
          <w:szCs w:val="28"/>
        </w:rPr>
        <w:t>Результатом данной административной процедуры является принятие Управлением решения о предоста</w:t>
      </w:r>
      <w:r>
        <w:rPr>
          <w:rFonts w:ascii="Times New Roman" w:hAnsi="Times New Roman"/>
          <w:sz w:val="28"/>
          <w:szCs w:val="28"/>
        </w:rPr>
        <w:t xml:space="preserve">влении государственной услуги и </w:t>
      </w:r>
      <w:r w:rsidRPr="00912ADD">
        <w:rPr>
          <w:rFonts w:ascii="Times New Roman" w:hAnsi="Times New Roman"/>
          <w:sz w:val="28"/>
          <w:szCs w:val="28"/>
        </w:rPr>
        <w:t xml:space="preserve">выдача заявителю Распоряжения. </w:t>
      </w:r>
    </w:p>
    <w:p w:rsidR="0057320F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3.9. </w:t>
      </w:r>
      <w:r w:rsidRPr="00912ADD">
        <w:rPr>
          <w:rFonts w:ascii="Times New Roman" w:hAnsi="Times New Roman"/>
          <w:sz w:val="28"/>
          <w:szCs w:val="28"/>
        </w:rPr>
        <w:t xml:space="preserve">Способом фиксации результата данной административной процедуры является регистрация </w:t>
      </w:r>
      <w:r>
        <w:rPr>
          <w:rFonts w:ascii="Times New Roman" w:hAnsi="Times New Roman"/>
          <w:sz w:val="28"/>
          <w:szCs w:val="28"/>
        </w:rPr>
        <w:t>п</w:t>
      </w:r>
      <w:r w:rsidRPr="00912ADD">
        <w:rPr>
          <w:rFonts w:ascii="Times New Roman" w:hAnsi="Times New Roman"/>
          <w:sz w:val="28"/>
          <w:szCs w:val="28"/>
        </w:rPr>
        <w:t xml:space="preserve">роекта </w:t>
      </w:r>
      <w:r>
        <w:rPr>
          <w:rFonts w:ascii="Times New Roman" w:hAnsi="Times New Roman"/>
          <w:sz w:val="28"/>
          <w:szCs w:val="28"/>
        </w:rPr>
        <w:t>Р</w:t>
      </w:r>
      <w:r w:rsidRPr="00912ADD">
        <w:rPr>
          <w:rFonts w:ascii="Times New Roman" w:hAnsi="Times New Roman"/>
          <w:sz w:val="28"/>
          <w:szCs w:val="28"/>
        </w:rPr>
        <w:t xml:space="preserve">аспоряжения в </w:t>
      </w:r>
      <w:r>
        <w:rPr>
          <w:rFonts w:ascii="Times New Roman" w:hAnsi="Times New Roman"/>
          <w:sz w:val="28"/>
          <w:szCs w:val="28"/>
          <w:lang w:eastAsia="ru-RU"/>
        </w:rPr>
        <w:t>журнале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 регистрации распоряжений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начальника Управления 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и внесение записи о выдаче Распоряжения в </w:t>
      </w:r>
      <w:r w:rsidRPr="00912ADD">
        <w:rPr>
          <w:rFonts w:ascii="Times New Roman" w:hAnsi="Times New Roman"/>
          <w:sz w:val="28"/>
          <w:szCs w:val="28"/>
        </w:rPr>
        <w:t>журнал учета выдачи документов</w:t>
      </w:r>
      <w:r>
        <w:rPr>
          <w:rFonts w:ascii="Times New Roman" w:hAnsi="Times New Roman"/>
          <w:sz w:val="28"/>
          <w:szCs w:val="28"/>
        </w:rPr>
        <w:t xml:space="preserve"> гражданам, обратившимся в отдел по опеке и попечительству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4. </w:t>
      </w:r>
      <w:r w:rsidRPr="00342126">
        <w:rPr>
          <w:rFonts w:ascii="Times New Roman" w:hAnsi="Times New Roman"/>
          <w:b/>
          <w:sz w:val="28"/>
          <w:szCs w:val="28"/>
        </w:rPr>
        <w:t>Принятие решения об отказе в предоставлении государственной услуги и направление уведомления</w:t>
      </w:r>
      <w:r>
        <w:rPr>
          <w:rFonts w:ascii="Times New Roman" w:hAnsi="Times New Roman"/>
          <w:b/>
          <w:sz w:val="28"/>
          <w:szCs w:val="28"/>
        </w:rPr>
        <w:t xml:space="preserve"> заявителя </w:t>
      </w:r>
      <w:r>
        <w:rPr>
          <w:rFonts w:ascii="Times New Roman" w:hAnsi="Times New Roman"/>
          <w:b/>
          <w:sz w:val="28"/>
          <w:szCs w:val="28"/>
          <w:lang w:eastAsia="ru-RU"/>
        </w:rPr>
        <w:t>о регистрации заявления и об </w:t>
      </w:r>
      <w:r w:rsidRPr="00342126">
        <w:rPr>
          <w:rFonts w:ascii="Times New Roman" w:hAnsi="Times New Roman"/>
          <w:b/>
          <w:sz w:val="28"/>
          <w:szCs w:val="28"/>
          <w:lang w:eastAsia="ru-RU"/>
        </w:rPr>
        <w:t>отказе в предоставлении государственной услуги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4.1. </w:t>
      </w:r>
      <w:r w:rsidRPr="00912ADD">
        <w:rPr>
          <w:rFonts w:ascii="Times New Roman" w:hAnsi="Times New Roman"/>
          <w:sz w:val="28"/>
          <w:szCs w:val="28"/>
        </w:rPr>
        <w:t>Юридическим фактом, являющимся основанием для принятия решения об отказе в предоставлении государственной услуги</w:t>
      </w:r>
      <w:r w:rsidRPr="00935D27">
        <w:rPr>
          <w:rFonts w:ascii="Times New Roman" w:hAnsi="Times New Roman"/>
          <w:sz w:val="28"/>
          <w:szCs w:val="28"/>
        </w:rPr>
        <w:t xml:space="preserve"> и направлени</w:t>
      </w:r>
      <w:r>
        <w:rPr>
          <w:rFonts w:ascii="Times New Roman" w:hAnsi="Times New Roman"/>
          <w:sz w:val="28"/>
          <w:szCs w:val="28"/>
        </w:rPr>
        <w:t>я</w:t>
      </w:r>
      <w:r w:rsidRPr="00935D27">
        <w:rPr>
          <w:rFonts w:ascii="Times New Roman" w:hAnsi="Times New Roman"/>
          <w:sz w:val="28"/>
          <w:szCs w:val="28"/>
        </w:rPr>
        <w:t xml:space="preserve"> уведомления 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5D27">
        <w:rPr>
          <w:rFonts w:ascii="Times New Roman" w:hAnsi="Times New Roman"/>
          <w:sz w:val="28"/>
          <w:szCs w:val="28"/>
          <w:lang w:eastAsia="ru-RU"/>
        </w:rPr>
        <w:t>о регистрации заявления и об отказе в предоставлении государственной услуги</w:t>
      </w:r>
      <w:r w:rsidRPr="00935D27">
        <w:rPr>
          <w:rFonts w:ascii="Times New Roman" w:hAnsi="Times New Roman"/>
          <w:sz w:val="28"/>
          <w:szCs w:val="28"/>
        </w:rPr>
        <w:t>,</w:t>
      </w:r>
      <w:r w:rsidRPr="00912ADD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наличие</w:t>
      </w:r>
      <w:r w:rsidRPr="00912ADD">
        <w:rPr>
          <w:rFonts w:ascii="Times New Roman" w:hAnsi="Times New Roman"/>
          <w:sz w:val="28"/>
          <w:szCs w:val="28"/>
        </w:rPr>
        <w:t xml:space="preserve"> оснований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12ADD">
        <w:rPr>
          <w:rFonts w:ascii="Times New Roman" w:hAnsi="Times New Roman"/>
          <w:sz w:val="28"/>
          <w:szCs w:val="28"/>
        </w:rPr>
        <w:t xml:space="preserve">указанных в подпункте 2.9.2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4.2. </w:t>
      </w:r>
      <w:r w:rsidRPr="00912ADD">
        <w:rPr>
          <w:rFonts w:ascii="Times New Roman" w:hAnsi="Times New Roman"/>
          <w:sz w:val="28"/>
          <w:szCs w:val="28"/>
        </w:rPr>
        <w:t xml:space="preserve">При наличии оснований, указанных в подпункте 2.9.2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регламента,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</w:rPr>
        <w:t>предоставление государственной услуги, подготавливает уведомление</w:t>
      </w:r>
      <w:r>
        <w:rPr>
          <w:rFonts w:ascii="Times New Roman" w:hAnsi="Times New Roman"/>
          <w:sz w:val="28"/>
          <w:szCs w:val="28"/>
        </w:rPr>
        <w:t xml:space="preserve"> заявителя</w:t>
      </w:r>
      <w:r w:rsidRPr="00912ADD">
        <w:rPr>
          <w:rFonts w:ascii="Times New Roman" w:hAnsi="Times New Roman"/>
          <w:sz w:val="28"/>
          <w:szCs w:val="28"/>
        </w:rPr>
        <w:t xml:space="preserve"> о регистрации заявления и об отказе в предоставлении государственной услуги, в соответствии с пунктом 2.3 Административного регламента, с указанием оснований и ссылкой на нормы действующего законодательства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912A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912ADD">
        <w:rPr>
          <w:rFonts w:ascii="Times New Roman" w:hAnsi="Times New Roman"/>
          <w:sz w:val="28"/>
          <w:szCs w:val="28"/>
        </w:rPr>
        <w:t xml:space="preserve">ведомление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912ADD">
        <w:rPr>
          <w:rFonts w:ascii="Times New Roman" w:hAnsi="Times New Roman"/>
          <w:sz w:val="28"/>
          <w:szCs w:val="28"/>
        </w:rPr>
        <w:t>о регистрации заявления и об отказе 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готовится в двух экземплярах.</w:t>
      </w:r>
    </w:p>
    <w:p w:rsidR="0057320F" w:rsidRPr="00912ADD" w:rsidRDefault="0057320F" w:rsidP="008D51AD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20 минут.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912ADD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передает на подпись уведомление</w:t>
      </w:r>
      <w:r>
        <w:rPr>
          <w:rFonts w:ascii="Times New Roman" w:hAnsi="Times New Roman"/>
          <w:sz w:val="28"/>
          <w:szCs w:val="28"/>
        </w:rPr>
        <w:t xml:space="preserve"> заявителя о </w:t>
      </w:r>
      <w:r w:rsidRPr="00912ADD">
        <w:rPr>
          <w:rFonts w:ascii="Times New Roman" w:hAnsi="Times New Roman"/>
          <w:sz w:val="28"/>
          <w:szCs w:val="28"/>
        </w:rPr>
        <w:t xml:space="preserve">регистрации заявления и об отказе в предоставлении государственной услуги </w:t>
      </w:r>
      <w:r>
        <w:rPr>
          <w:rFonts w:ascii="Times New Roman" w:hAnsi="Times New Roman"/>
          <w:sz w:val="28"/>
          <w:szCs w:val="28"/>
        </w:rPr>
        <w:t>начальнику</w:t>
      </w:r>
      <w:r w:rsidRPr="00912ADD">
        <w:rPr>
          <w:rFonts w:ascii="Times New Roman" w:hAnsi="Times New Roman"/>
          <w:sz w:val="28"/>
          <w:szCs w:val="28"/>
        </w:rPr>
        <w:t xml:space="preserve"> Управления либо лицу, исполняющему обязанности </w:t>
      </w:r>
      <w:r>
        <w:rPr>
          <w:rFonts w:ascii="Times New Roman" w:hAnsi="Times New Roman"/>
          <w:sz w:val="28"/>
          <w:szCs w:val="28"/>
        </w:rPr>
        <w:t>начальника</w:t>
      </w:r>
      <w:r w:rsidRPr="00912ADD">
        <w:rPr>
          <w:rFonts w:ascii="Times New Roman" w:hAnsi="Times New Roman"/>
          <w:sz w:val="28"/>
          <w:szCs w:val="28"/>
        </w:rPr>
        <w:t xml:space="preserve"> Управления. Вместе с ним прилагаются документы, на основании которых оно было подготовлено.</w:t>
      </w:r>
    </w:p>
    <w:p w:rsidR="0057320F" w:rsidRPr="00912ADD" w:rsidRDefault="0057320F" w:rsidP="008D51AD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20 минут.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4.4. Начальник</w:t>
      </w:r>
      <w:r w:rsidRPr="00912ADD">
        <w:rPr>
          <w:rFonts w:ascii="Times New Roman" w:hAnsi="Times New Roman"/>
          <w:sz w:val="28"/>
          <w:szCs w:val="28"/>
        </w:rPr>
        <w:t xml:space="preserve"> Управления либо лицо, исполняющее обязанности </w:t>
      </w:r>
      <w:r>
        <w:rPr>
          <w:rFonts w:ascii="Times New Roman" w:hAnsi="Times New Roman"/>
          <w:sz w:val="28"/>
          <w:szCs w:val="28"/>
        </w:rPr>
        <w:t>начальника</w:t>
      </w:r>
      <w:r w:rsidRPr="00912ADD">
        <w:rPr>
          <w:rFonts w:ascii="Times New Roman" w:hAnsi="Times New Roman"/>
          <w:sz w:val="28"/>
          <w:szCs w:val="28"/>
        </w:rPr>
        <w:t xml:space="preserve"> Управления, подписывает уведомление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912ADD">
        <w:rPr>
          <w:rFonts w:ascii="Times New Roman" w:hAnsi="Times New Roman"/>
          <w:sz w:val="28"/>
          <w:szCs w:val="28"/>
        </w:rPr>
        <w:t xml:space="preserve">о регистрации заявления и об отказе в предоставлении государственной услуги, заверяет печатью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912ADD">
        <w:rPr>
          <w:rFonts w:ascii="Times New Roman" w:hAnsi="Times New Roman"/>
          <w:sz w:val="28"/>
          <w:szCs w:val="28"/>
        </w:rPr>
        <w:t xml:space="preserve">и возвращает его </w:t>
      </w:r>
      <w:r w:rsidRPr="00912ADD">
        <w:rPr>
          <w:rFonts w:ascii="Times New Roman" w:hAnsi="Times New Roman"/>
          <w:sz w:val="28"/>
          <w:szCs w:val="28"/>
          <w:lang w:eastAsia="ru-RU"/>
        </w:rPr>
        <w:t>должн</w:t>
      </w:r>
      <w:r>
        <w:rPr>
          <w:rFonts w:ascii="Times New Roman" w:hAnsi="Times New Roman"/>
          <w:sz w:val="28"/>
          <w:szCs w:val="28"/>
          <w:lang w:eastAsia="ru-RU"/>
        </w:rPr>
        <w:t>остному лицу, ответственному за </w:t>
      </w:r>
      <w:r w:rsidRPr="00912ADD">
        <w:rPr>
          <w:rFonts w:ascii="Times New Roman" w:hAnsi="Times New Roman"/>
          <w:sz w:val="28"/>
          <w:szCs w:val="28"/>
          <w:lang w:eastAsia="ru-RU"/>
        </w:rPr>
        <w:t>предоставление государственной услуги.</w:t>
      </w:r>
    </w:p>
    <w:p w:rsidR="0057320F" w:rsidRPr="00912ADD" w:rsidRDefault="0057320F" w:rsidP="008D51AD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1 рабочий день.</w:t>
      </w:r>
    </w:p>
    <w:p w:rsidR="0057320F" w:rsidRPr="00BA5F85" w:rsidRDefault="0057320F" w:rsidP="008D51AD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4.5. </w:t>
      </w:r>
      <w:r w:rsidRPr="00912ADD">
        <w:rPr>
          <w:rFonts w:ascii="Times New Roman" w:hAnsi="Times New Roman"/>
          <w:sz w:val="28"/>
          <w:szCs w:val="28"/>
        </w:rPr>
        <w:t>После подписания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</w:rPr>
        <w:t xml:space="preserve">предоставление государственной услуги, направляет один экземпляр уведомления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912ADD">
        <w:rPr>
          <w:rFonts w:ascii="Times New Roman" w:hAnsi="Times New Roman"/>
          <w:sz w:val="28"/>
          <w:szCs w:val="28"/>
        </w:rPr>
        <w:t xml:space="preserve">о </w:t>
      </w:r>
      <w:r w:rsidRPr="00BA5F85">
        <w:rPr>
          <w:rFonts w:ascii="Times New Roman" w:hAnsi="Times New Roman"/>
          <w:sz w:val="28"/>
          <w:szCs w:val="28"/>
        </w:rPr>
        <w:t>регистрации заявления и об отказе в предоставлении государственной услуги заявителю почтовым отправлением по адресу, указанному заявителем.</w:t>
      </w:r>
      <w:r>
        <w:rPr>
          <w:rFonts w:ascii="Times New Roman" w:hAnsi="Times New Roman"/>
          <w:sz w:val="28"/>
          <w:szCs w:val="28"/>
        </w:rPr>
        <w:t xml:space="preserve"> Одновременно заявителю возвращаются все представленные заявителем документы и разъясняется порядок обжалования решения. Копии указанных документов хранятся в отделе по опеке и попечительству Управления.</w:t>
      </w:r>
    </w:p>
    <w:p w:rsidR="0057320F" w:rsidRPr="00912ADD" w:rsidRDefault="0057320F" w:rsidP="008D51AD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3 рабочих дня.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4.6. 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Второй экземпляр </w:t>
      </w:r>
      <w:r w:rsidRPr="00912ADD">
        <w:rPr>
          <w:rFonts w:ascii="Times New Roman" w:hAnsi="Times New Roman"/>
          <w:sz w:val="28"/>
          <w:szCs w:val="28"/>
        </w:rPr>
        <w:t>уведомления</w:t>
      </w:r>
      <w:r>
        <w:rPr>
          <w:rFonts w:ascii="Times New Roman" w:hAnsi="Times New Roman"/>
          <w:sz w:val="28"/>
          <w:szCs w:val="28"/>
        </w:rPr>
        <w:t xml:space="preserve"> заявителя о регистрации заявления и </w:t>
      </w:r>
      <w:r w:rsidRPr="00912ADD">
        <w:rPr>
          <w:rFonts w:ascii="Times New Roman" w:hAnsi="Times New Roman"/>
          <w:sz w:val="28"/>
          <w:szCs w:val="28"/>
        </w:rPr>
        <w:t>об отказе в предоставлении государственной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хранится в 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номенклатурном деле отдела по опеке </w:t>
      </w:r>
      <w:r>
        <w:rPr>
          <w:rFonts w:ascii="Times New Roman" w:hAnsi="Times New Roman"/>
          <w:sz w:val="28"/>
          <w:szCs w:val="28"/>
          <w:lang w:eastAsia="ru-RU"/>
        </w:rPr>
        <w:t>и попечительству Управления. На </w:t>
      </w:r>
      <w:r w:rsidRPr="00912ADD">
        <w:rPr>
          <w:rFonts w:ascii="Times New Roman" w:hAnsi="Times New Roman"/>
          <w:sz w:val="28"/>
          <w:szCs w:val="28"/>
          <w:lang w:eastAsia="ru-RU"/>
        </w:rPr>
        <w:t>втором экземпляре должны быть отражены способ отправления и дата его направления заявителю.</w:t>
      </w:r>
    </w:p>
    <w:p w:rsidR="0057320F" w:rsidRPr="00912ADD" w:rsidRDefault="0057320F" w:rsidP="008D51AD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12ADD">
        <w:rPr>
          <w:rFonts w:ascii="Times New Roman" w:hAnsi="Times New Roman"/>
          <w:sz w:val="28"/>
          <w:szCs w:val="28"/>
          <w:lang w:eastAsia="ru-RU"/>
        </w:rPr>
        <w:t>.7.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4</w:t>
      </w:r>
      <w:r w:rsidRPr="00912ADD">
        <w:rPr>
          <w:rFonts w:ascii="Times New Roman" w:hAnsi="Times New Roman"/>
          <w:sz w:val="28"/>
          <w:szCs w:val="28"/>
        </w:rPr>
        <w:t xml:space="preserve"> рабочих дн</w:t>
      </w:r>
      <w:r>
        <w:rPr>
          <w:rFonts w:ascii="Times New Roman" w:hAnsi="Times New Roman"/>
          <w:sz w:val="28"/>
          <w:szCs w:val="28"/>
        </w:rPr>
        <w:t>я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12ADD">
        <w:rPr>
          <w:rFonts w:ascii="Times New Roman" w:hAnsi="Times New Roman"/>
          <w:sz w:val="28"/>
          <w:szCs w:val="28"/>
          <w:lang w:eastAsia="ru-RU"/>
        </w:rPr>
        <w:t>.8.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 xml:space="preserve">Критерием принятия решения является наличие оснований для отказа в предоставлении государственной услуги, указанных в подпункте 2.9.2 </w:t>
      </w:r>
      <w:r>
        <w:rPr>
          <w:rFonts w:ascii="Times New Roman" w:hAnsi="Times New Roman"/>
          <w:sz w:val="28"/>
          <w:szCs w:val="28"/>
        </w:rPr>
        <w:br/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57320F" w:rsidRPr="00912ADD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4.9. </w:t>
      </w:r>
      <w:r w:rsidRPr="00912ADD">
        <w:rPr>
          <w:rFonts w:ascii="Times New Roman" w:hAnsi="Times New Roman"/>
          <w:sz w:val="28"/>
          <w:szCs w:val="28"/>
        </w:rPr>
        <w:t>Результатом данной администрати</w:t>
      </w:r>
      <w:r>
        <w:rPr>
          <w:rFonts w:ascii="Times New Roman" w:hAnsi="Times New Roman"/>
          <w:sz w:val="28"/>
          <w:szCs w:val="28"/>
        </w:rPr>
        <w:t>вной процедуры является отказ в </w:t>
      </w:r>
      <w:r w:rsidRPr="00912ADD">
        <w:rPr>
          <w:rFonts w:ascii="Times New Roman" w:hAnsi="Times New Roman"/>
          <w:sz w:val="28"/>
          <w:szCs w:val="28"/>
        </w:rPr>
        <w:t>предоставлении государственной услуги с уведомлением заявителя.</w:t>
      </w:r>
    </w:p>
    <w:p w:rsidR="0057320F" w:rsidRPr="00DA73F4" w:rsidRDefault="0057320F" w:rsidP="008D51AD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12ADD">
        <w:rPr>
          <w:rFonts w:ascii="Times New Roman" w:hAnsi="Times New Roman"/>
          <w:sz w:val="28"/>
          <w:szCs w:val="28"/>
          <w:lang w:eastAsia="ru-RU"/>
        </w:rPr>
        <w:t>.10.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 xml:space="preserve">Способом фиксации результата данной административной процедуры является решение об отказе в предоставлении государственной услуги и направление заявителю уведомления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912ADD">
        <w:rPr>
          <w:rFonts w:ascii="Times New Roman" w:hAnsi="Times New Roman"/>
          <w:sz w:val="28"/>
          <w:szCs w:val="28"/>
        </w:rPr>
        <w:t xml:space="preserve">о регистрации заявления и </w:t>
      </w:r>
      <w:r w:rsidRPr="00DA73F4">
        <w:rPr>
          <w:rFonts w:ascii="Times New Roman" w:hAnsi="Times New Roman"/>
          <w:sz w:val="28"/>
          <w:szCs w:val="28"/>
        </w:rPr>
        <w:t>об отказе в предоставлении государственной услуги.</w:t>
      </w:r>
    </w:p>
    <w:p w:rsidR="0057320F" w:rsidRPr="00DA73F4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A73F4">
        <w:rPr>
          <w:rFonts w:ascii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DA73F4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DA73F4">
        <w:rPr>
          <w:rFonts w:ascii="Times New Roman" w:hAnsi="Times New Roman"/>
          <w:sz w:val="28"/>
          <w:szCs w:val="28"/>
          <w:lang w:eastAsia="ru-RU"/>
        </w:rPr>
        <w:t> </w:t>
      </w:r>
      <w:r w:rsidRPr="00DA73F4">
        <w:rPr>
          <w:rFonts w:ascii="Times New Roman" w:hAnsi="Times New Roman"/>
          <w:b/>
          <w:sz w:val="28"/>
          <w:szCs w:val="28"/>
        </w:rPr>
        <w:t xml:space="preserve">Принятие решения о приостановлении предоставления государственной услуги и направление </w:t>
      </w:r>
      <w:r w:rsidRPr="00DA73F4">
        <w:rPr>
          <w:rFonts w:ascii="Times New Roman" w:hAnsi="Times New Roman"/>
          <w:b/>
          <w:sz w:val="28"/>
          <w:szCs w:val="28"/>
          <w:lang w:eastAsia="ru-RU"/>
        </w:rPr>
        <w:t>уведомления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заявителя о </w:t>
      </w:r>
      <w:r w:rsidRPr="00DA73F4">
        <w:rPr>
          <w:rFonts w:ascii="Times New Roman" w:hAnsi="Times New Roman"/>
          <w:b/>
          <w:sz w:val="28"/>
          <w:szCs w:val="28"/>
          <w:lang w:eastAsia="ru-RU"/>
        </w:rPr>
        <w:t>регистрации заявления и о приостановлении предоставления государственной услуги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12ADD">
        <w:rPr>
          <w:rFonts w:ascii="Times New Roman" w:hAnsi="Times New Roman"/>
          <w:sz w:val="28"/>
          <w:szCs w:val="28"/>
          <w:lang w:eastAsia="ru-RU"/>
        </w:rPr>
        <w:t>.1.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Юридическим фактом, являющимся основанием для принятия решения о приостановлении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 xml:space="preserve"> и направления </w:t>
      </w:r>
      <w:r w:rsidRPr="00842F66">
        <w:rPr>
          <w:rFonts w:ascii="Times New Roman" w:hAnsi="Times New Roman"/>
          <w:sz w:val="28"/>
          <w:szCs w:val="28"/>
          <w:lang w:eastAsia="ru-RU"/>
        </w:rPr>
        <w:t>уведомления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заявителя о регистрации заявления и о </w:t>
      </w:r>
      <w:r w:rsidRPr="00842F66">
        <w:rPr>
          <w:rFonts w:ascii="Times New Roman" w:hAnsi="Times New Roman"/>
          <w:sz w:val="28"/>
          <w:szCs w:val="28"/>
          <w:lang w:eastAsia="ru-RU"/>
        </w:rPr>
        <w:t>приостановлении предоставления государственной услуги</w:t>
      </w:r>
      <w:r w:rsidRPr="00842F66">
        <w:rPr>
          <w:rFonts w:ascii="Times New Roman" w:hAnsi="Times New Roman"/>
          <w:sz w:val="28"/>
          <w:szCs w:val="28"/>
        </w:rPr>
        <w:t>,</w:t>
      </w:r>
      <w:r w:rsidRPr="00912ADD">
        <w:rPr>
          <w:rFonts w:ascii="Times New Roman" w:hAnsi="Times New Roman"/>
          <w:sz w:val="28"/>
          <w:szCs w:val="28"/>
        </w:rPr>
        <w:t xml:space="preserve"> является наличие оснований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12ADD">
        <w:rPr>
          <w:rFonts w:ascii="Times New Roman" w:hAnsi="Times New Roman"/>
          <w:sz w:val="28"/>
          <w:szCs w:val="28"/>
        </w:rPr>
        <w:t xml:space="preserve">указанных в подпункте 2.9.1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5.2. </w:t>
      </w:r>
      <w:r w:rsidRPr="00912ADD">
        <w:rPr>
          <w:rFonts w:ascii="Times New Roman" w:hAnsi="Times New Roman"/>
          <w:sz w:val="28"/>
          <w:szCs w:val="28"/>
        </w:rPr>
        <w:t xml:space="preserve">При наличии оснований, указанных в подпункте 2.9.1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регламента,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</w:rPr>
        <w:t>предоставление государственной услуги, подготавливает уведомление</w:t>
      </w:r>
      <w:r>
        <w:rPr>
          <w:rFonts w:ascii="Times New Roman" w:hAnsi="Times New Roman"/>
          <w:sz w:val="28"/>
          <w:szCs w:val="28"/>
        </w:rPr>
        <w:t xml:space="preserve"> заявителя </w:t>
      </w:r>
      <w:r w:rsidRPr="00912ADD">
        <w:rPr>
          <w:rFonts w:ascii="Times New Roman" w:hAnsi="Times New Roman"/>
          <w:sz w:val="28"/>
          <w:szCs w:val="28"/>
        </w:rPr>
        <w:t xml:space="preserve">о регистрации заявления и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о приостановлении </w:t>
      </w:r>
      <w:r w:rsidRPr="00912ADD">
        <w:rPr>
          <w:rFonts w:ascii="Times New Roman" w:hAnsi="Times New Roman"/>
          <w:sz w:val="28"/>
          <w:szCs w:val="28"/>
        </w:rPr>
        <w:t xml:space="preserve">предоставления государственной услуги, в соответствии с подпунктом 2.9.1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>Административного регламента, с указанием оснований и ссылкой на нормы действующего законодательства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912A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912ADD">
        <w:rPr>
          <w:rFonts w:ascii="Times New Roman" w:hAnsi="Times New Roman"/>
          <w:sz w:val="28"/>
          <w:szCs w:val="28"/>
        </w:rPr>
        <w:t xml:space="preserve">ведомление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912ADD">
        <w:rPr>
          <w:rFonts w:ascii="Times New Roman" w:hAnsi="Times New Roman"/>
          <w:sz w:val="28"/>
          <w:szCs w:val="28"/>
        </w:rPr>
        <w:t xml:space="preserve">о регистрации заявления и </w:t>
      </w:r>
      <w:r w:rsidRPr="00912ADD">
        <w:rPr>
          <w:rFonts w:ascii="Times New Roman" w:hAnsi="Times New Roman"/>
          <w:color w:val="000000"/>
          <w:sz w:val="28"/>
          <w:szCs w:val="28"/>
        </w:rPr>
        <w:t xml:space="preserve">о приостановлении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912ADD">
        <w:rPr>
          <w:rFonts w:ascii="Times New Roman" w:hAnsi="Times New Roman"/>
          <w:sz w:val="28"/>
          <w:szCs w:val="28"/>
        </w:rPr>
        <w:t>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 xml:space="preserve"> готовится в двух экземплярах.</w:t>
      </w:r>
    </w:p>
    <w:p w:rsidR="0057320F" w:rsidRPr="00912ADD" w:rsidRDefault="0057320F" w:rsidP="005F76AA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20 минут.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912ADD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передает на подпись уведомление</w:t>
      </w:r>
      <w:r>
        <w:rPr>
          <w:rFonts w:ascii="Times New Roman" w:hAnsi="Times New Roman"/>
          <w:sz w:val="28"/>
          <w:szCs w:val="28"/>
        </w:rPr>
        <w:t xml:space="preserve"> заявителя о </w:t>
      </w:r>
      <w:r w:rsidRPr="00912ADD">
        <w:rPr>
          <w:rFonts w:ascii="Times New Roman" w:hAnsi="Times New Roman"/>
          <w:sz w:val="28"/>
          <w:szCs w:val="28"/>
        </w:rPr>
        <w:t xml:space="preserve">регистрации заявления и о приостановлении предоставления государственной услуги </w:t>
      </w:r>
      <w:r>
        <w:rPr>
          <w:rFonts w:ascii="Times New Roman" w:hAnsi="Times New Roman"/>
          <w:sz w:val="28"/>
          <w:szCs w:val="28"/>
        </w:rPr>
        <w:t>начальнику</w:t>
      </w:r>
      <w:r w:rsidRPr="00912ADD">
        <w:rPr>
          <w:rFonts w:ascii="Times New Roman" w:hAnsi="Times New Roman"/>
          <w:sz w:val="28"/>
          <w:szCs w:val="28"/>
        </w:rPr>
        <w:t xml:space="preserve"> Управления либо лицу, исполняющему обязанности </w:t>
      </w:r>
      <w:r>
        <w:rPr>
          <w:rFonts w:ascii="Times New Roman" w:hAnsi="Times New Roman"/>
          <w:sz w:val="28"/>
          <w:szCs w:val="28"/>
        </w:rPr>
        <w:t>начальника</w:t>
      </w:r>
      <w:r w:rsidRPr="00912ADD">
        <w:rPr>
          <w:rFonts w:ascii="Times New Roman" w:hAnsi="Times New Roman"/>
          <w:sz w:val="28"/>
          <w:szCs w:val="28"/>
        </w:rPr>
        <w:t xml:space="preserve"> Управления. Вместе с ним прилагаются документы, на основании которых оно было подготовлено.</w:t>
      </w:r>
    </w:p>
    <w:p w:rsidR="0057320F" w:rsidRPr="00912ADD" w:rsidRDefault="0057320F" w:rsidP="005F76AA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20 минут.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5.4. Начальник</w:t>
      </w:r>
      <w:r w:rsidRPr="00912ADD">
        <w:rPr>
          <w:rFonts w:ascii="Times New Roman" w:hAnsi="Times New Roman"/>
          <w:sz w:val="28"/>
          <w:szCs w:val="28"/>
        </w:rPr>
        <w:t xml:space="preserve"> Управления либо лицо, исполняющее обязанности </w:t>
      </w:r>
      <w:r>
        <w:rPr>
          <w:rFonts w:ascii="Times New Roman" w:hAnsi="Times New Roman"/>
          <w:sz w:val="28"/>
          <w:szCs w:val="28"/>
        </w:rPr>
        <w:t>начальника</w:t>
      </w:r>
      <w:r w:rsidRPr="00912ADD">
        <w:rPr>
          <w:rFonts w:ascii="Times New Roman" w:hAnsi="Times New Roman"/>
          <w:sz w:val="28"/>
          <w:szCs w:val="28"/>
        </w:rPr>
        <w:t xml:space="preserve"> Управления, подписывает уведомление</w:t>
      </w:r>
      <w:r>
        <w:rPr>
          <w:rFonts w:ascii="Times New Roman" w:hAnsi="Times New Roman"/>
          <w:sz w:val="28"/>
          <w:szCs w:val="28"/>
        </w:rPr>
        <w:t xml:space="preserve"> заявителя</w:t>
      </w:r>
      <w:r w:rsidRPr="00912ADD">
        <w:rPr>
          <w:rFonts w:ascii="Times New Roman" w:hAnsi="Times New Roman"/>
          <w:sz w:val="28"/>
          <w:szCs w:val="28"/>
        </w:rPr>
        <w:t xml:space="preserve"> о регистрации заявления и о приостановлении предоставления государственной услуги, заверяет печатью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912ADD">
        <w:rPr>
          <w:rFonts w:ascii="Times New Roman" w:hAnsi="Times New Roman"/>
          <w:sz w:val="28"/>
          <w:szCs w:val="28"/>
        </w:rPr>
        <w:t xml:space="preserve">и возвращает его </w:t>
      </w:r>
      <w:r w:rsidRPr="00912ADD">
        <w:rPr>
          <w:rFonts w:ascii="Times New Roman" w:hAnsi="Times New Roman"/>
          <w:sz w:val="28"/>
          <w:szCs w:val="28"/>
          <w:lang w:eastAsia="ru-RU"/>
        </w:rPr>
        <w:t>должностному лицу, ответственному за предоставление государственной услуги.</w:t>
      </w:r>
    </w:p>
    <w:p w:rsidR="0057320F" w:rsidRPr="00912ADD" w:rsidRDefault="0057320F" w:rsidP="005F76AA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1 рабочий день.</w:t>
      </w:r>
    </w:p>
    <w:p w:rsidR="0057320F" w:rsidRPr="00912ADD" w:rsidRDefault="0057320F" w:rsidP="005F76AA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5.5. </w:t>
      </w:r>
      <w:r w:rsidRPr="00912ADD">
        <w:rPr>
          <w:rFonts w:ascii="Times New Roman" w:hAnsi="Times New Roman"/>
          <w:sz w:val="28"/>
          <w:szCs w:val="28"/>
        </w:rPr>
        <w:t>После подписания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912ADD">
        <w:rPr>
          <w:rFonts w:ascii="Times New Roman" w:hAnsi="Times New Roman"/>
          <w:sz w:val="28"/>
          <w:szCs w:val="28"/>
        </w:rPr>
        <w:t>предоставление государственной услуги, направляет один экземпляр уведомления</w:t>
      </w:r>
      <w:r>
        <w:rPr>
          <w:rFonts w:ascii="Times New Roman" w:hAnsi="Times New Roman"/>
          <w:sz w:val="28"/>
          <w:szCs w:val="28"/>
        </w:rPr>
        <w:t xml:space="preserve"> заявителя </w:t>
      </w:r>
      <w:r w:rsidRPr="00912ADD">
        <w:rPr>
          <w:rFonts w:ascii="Times New Roman" w:hAnsi="Times New Roman"/>
          <w:sz w:val="28"/>
          <w:szCs w:val="28"/>
        </w:rPr>
        <w:t>о регистрации заявления и о приостановлении предоставления государственной услуги зая</w:t>
      </w:r>
      <w:r>
        <w:rPr>
          <w:rFonts w:ascii="Times New Roman" w:hAnsi="Times New Roman"/>
          <w:sz w:val="28"/>
          <w:szCs w:val="28"/>
        </w:rPr>
        <w:t>вителю почтовым отправлением по </w:t>
      </w:r>
      <w:r w:rsidRPr="00912ADD">
        <w:rPr>
          <w:rFonts w:ascii="Times New Roman" w:hAnsi="Times New Roman"/>
          <w:sz w:val="28"/>
          <w:szCs w:val="28"/>
        </w:rPr>
        <w:t>адресу, указанному заявителем.</w:t>
      </w:r>
    </w:p>
    <w:p w:rsidR="0057320F" w:rsidRPr="00912ADD" w:rsidRDefault="0057320F" w:rsidP="005F76AA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3 рабочих дня.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912ADD"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Второй экземпляр </w:t>
      </w:r>
      <w:r w:rsidRPr="00912ADD">
        <w:rPr>
          <w:rFonts w:ascii="Times New Roman" w:hAnsi="Times New Roman"/>
          <w:sz w:val="28"/>
          <w:szCs w:val="28"/>
        </w:rPr>
        <w:t xml:space="preserve">уведомления </w:t>
      </w:r>
      <w:r>
        <w:rPr>
          <w:rFonts w:ascii="Times New Roman" w:hAnsi="Times New Roman"/>
          <w:sz w:val="28"/>
          <w:szCs w:val="28"/>
        </w:rPr>
        <w:t>заявителя о регистрации заявления и </w:t>
      </w:r>
      <w:r w:rsidRPr="00912ADD">
        <w:rPr>
          <w:rFonts w:ascii="Times New Roman" w:hAnsi="Times New Roman"/>
          <w:sz w:val="28"/>
          <w:szCs w:val="28"/>
        </w:rPr>
        <w:t>о приостановлении предоставления государственной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хранится в </w:t>
      </w:r>
      <w:r w:rsidRPr="00912ADD">
        <w:rPr>
          <w:rFonts w:ascii="Times New Roman" w:hAnsi="Times New Roman"/>
          <w:sz w:val="28"/>
          <w:szCs w:val="28"/>
          <w:lang w:eastAsia="ru-RU"/>
        </w:rPr>
        <w:t xml:space="preserve">номенклатурном деле отдела по опеке </w:t>
      </w:r>
      <w:r>
        <w:rPr>
          <w:rFonts w:ascii="Times New Roman" w:hAnsi="Times New Roman"/>
          <w:sz w:val="28"/>
          <w:szCs w:val="28"/>
          <w:lang w:eastAsia="ru-RU"/>
        </w:rPr>
        <w:t>и попечительству Управления. На </w:t>
      </w:r>
      <w:r w:rsidRPr="00912ADD">
        <w:rPr>
          <w:rFonts w:ascii="Times New Roman" w:hAnsi="Times New Roman"/>
          <w:sz w:val="28"/>
          <w:szCs w:val="28"/>
          <w:lang w:eastAsia="ru-RU"/>
        </w:rPr>
        <w:t>втором экземпляре должны быть отражены способ отправления и дата его направления заявителю.</w:t>
      </w:r>
    </w:p>
    <w:p w:rsidR="0057320F" w:rsidRPr="00912ADD" w:rsidRDefault="0057320F" w:rsidP="005F76AA">
      <w:pPr>
        <w:pStyle w:val="ListParagraph"/>
        <w:tabs>
          <w:tab w:val="left" w:pos="1418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5.7. </w:t>
      </w:r>
      <w:r w:rsidRPr="00912ADD">
        <w:rPr>
          <w:rFonts w:ascii="Times New Roman" w:hAnsi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4</w:t>
      </w:r>
      <w:r w:rsidRPr="00912ADD">
        <w:rPr>
          <w:rFonts w:ascii="Times New Roman" w:hAnsi="Times New Roman"/>
          <w:sz w:val="28"/>
          <w:szCs w:val="28"/>
        </w:rPr>
        <w:t xml:space="preserve"> рабочих дн</w:t>
      </w:r>
      <w:r>
        <w:rPr>
          <w:rFonts w:ascii="Times New Roman" w:hAnsi="Times New Roman"/>
          <w:sz w:val="28"/>
          <w:szCs w:val="28"/>
        </w:rPr>
        <w:t>я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12ADD">
        <w:rPr>
          <w:rFonts w:ascii="Times New Roman" w:hAnsi="Times New Roman"/>
          <w:sz w:val="28"/>
          <w:szCs w:val="28"/>
          <w:lang w:eastAsia="ru-RU"/>
        </w:rPr>
        <w:t>.8.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Критерием принятия решения является наличие оснований для приостановления предоставления госу</w:t>
      </w:r>
      <w:r>
        <w:rPr>
          <w:rFonts w:ascii="Times New Roman" w:hAnsi="Times New Roman"/>
          <w:sz w:val="28"/>
          <w:szCs w:val="28"/>
        </w:rPr>
        <w:t>дарственной услуги, указанных в </w:t>
      </w:r>
      <w:r w:rsidRPr="00912ADD">
        <w:rPr>
          <w:rFonts w:ascii="Times New Roman" w:hAnsi="Times New Roman"/>
          <w:sz w:val="28"/>
          <w:szCs w:val="28"/>
        </w:rPr>
        <w:t xml:space="preserve">подпункте 2.9.1 </w:t>
      </w:r>
      <w:r>
        <w:rPr>
          <w:rFonts w:ascii="Times New Roman" w:hAnsi="Times New Roman"/>
          <w:sz w:val="28"/>
          <w:szCs w:val="28"/>
        </w:rPr>
        <w:t xml:space="preserve">пункта 2.9 </w:t>
      </w:r>
      <w:r w:rsidRPr="00912ADD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57320F" w:rsidRPr="00912ADD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12ADD">
        <w:rPr>
          <w:rFonts w:ascii="Times New Roman" w:hAnsi="Times New Roman"/>
          <w:sz w:val="28"/>
          <w:szCs w:val="28"/>
          <w:lang w:eastAsia="ru-RU"/>
        </w:rPr>
        <w:t>.9.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12ADD">
        <w:rPr>
          <w:rFonts w:ascii="Times New Roman" w:hAnsi="Times New Roman"/>
          <w:sz w:val="28"/>
          <w:szCs w:val="28"/>
        </w:rPr>
        <w:t>Результатом данной административной процедуры является приостановление предоставления государственной услуги с уведомлением заявителя.</w:t>
      </w:r>
    </w:p>
    <w:p w:rsidR="0057320F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5.10. </w:t>
      </w:r>
      <w:r w:rsidRPr="00912ADD">
        <w:rPr>
          <w:rFonts w:ascii="Times New Roman" w:hAnsi="Times New Roman"/>
          <w:sz w:val="28"/>
          <w:szCs w:val="28"/>
        </w:rPr>
        <w:t>Способом фиксации результата данной административной процедуры является решение о приостановлении предоставления государственной услуги и направление заявителю уведомления</w:t>
      </w:r>
      <w:r>
        <w:rPr>
          <w:rFonts w:ascii="Times New Roman" w:hAnsi="Times New Roman"/>
          <w:sz w:val="28"/>
          <w:szCs w:val="28"/>
        </w:rPr>
        <w:t xml:space="preserve"> заявителя о </w:t>
      </w:r>
      <w:r w:rsidRPr="00912ADD">
        <w:rPr>
          <w:rFonts w:ascii="Times New Roman" w:hAnsi="Times New Roman"/>
          <w:sz w:val="28"/>
          <w:szCs w:val="28"/>
        </w:rPr>
        <w:t>регистрации заявления и о приостановлении предоставления государственной услуги.</w:t>
      </w:r>
    </w:p>
    <w:p w:rsidR="0057320F" w:rsidRPr="007C3A98" w:rsidRDefault="0057320F" w:rsidP="005F76AA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3A98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6</w:t>
      </w:r>
      <w:r w:rsidRPr="007C3A98">
        <w:rPr>
          <w:rFonts w:ascii="Times New Roman" w:hAnsi="Times New Roman"/>
          <w:b/>
          <w:sz w:val="28"/>
          <w:szCs w:val="28"/>
        </w:rPr>
        <w:t>. Особенности выполнения административных процедур (действий) в электронной форме</w:t>
      </w:r>
    </w:p>
    <w:p w:rsidR="0057320F" w:rsidRPr="007A5156" w:rsidRDefault="0057320F" w:rsidP="001A31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услуга в</w:t>
      </w:r>
      <w:r w:rsidRPr="00912ADD">
        <w:rPr>
          <w:rFonts w:ascii="Times New Roman" w:hAnsi="Times New Roman"/>
          <w:sz w:val="28"/>
          <w:szCs w:val="28"/>
        </w:rPr>
        <w:t xml:space="preserve"> электронной форме</w:t>
      </w:r>
      <w:r>
        <w:rPr>
          <w:rFonts w:ascii="Times New Roman" w:hAnsi="Times New Roman"/>
          <w:sz w:val="28"/>
          <w:szCs w:val="28"/>
        </w:rPr>
        <w:t xml:space="preserve"> не предоставляется</w:t>
      </w:r>
      <w:r w:rsidRPr="00912ADD">
        <w:rPr>
          <w:rFonts w:ascii="Times New Roman" w:hAnsi="Times New Roman"/>
          <w:sz w:val="28"/>
          <w:szCs w:val="28"/>
        </w:rPr>
        <w:t>.</w:t>
      </w:r>
    </w:p>
    <w:p w:rsidR="0057320F" w:rsidRPr="007A5156" w:rsidRDefault="0057320F" w:rsidP="007C3A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7320F" w:rsidRPr="00912ADD" w:rsidRDefault="0057320F" w:rsidP="00EA7BF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12ADD">
        <w:rPr>
          <w:rFonts w:ascii="Times New Roman" w:hAnsi="Times New Roman"/>
          <w:b/>
          <w:sz w:val="28"/>
          <w:szCs w:val="28"/>
        </w:rPr>
        <w:t xml:space="preserve">V. ФОРМЫ КОНТРОЛЯ ЗА ИСПОЛНЕНИЕМ </w:t>
      </w:r>
    </w:p>
    <w:p w:rsidR="0057320F" w:rsidRPr="00912ADD" w:rsidRDefault="0057320F" w:rsidP="00EA7BF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57320F" w:rsidRPr="00912ADD" w:rsidRDefault="0057320F" w:rsidP="00EA7BF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4.1. Порядок осуществления тек</w:t>
      </w:r>
      <w:r>
        <w:rPr>
          <w:rFonts w:ascii="Times New Roman" w:hAnsi="Times New Roman"/>
          <w:b/>
          <w:sz w:val="28"/>
          <w:szCs w:val="28"/>
        </w:rPr>
        <w:t>ущего контроля за соблюдением и </w:t>
      </w:r>
      <w:r w:rsidRPr="00912ADD">
        <w:rPr>
          <w:rFonts w:ascii="Times New Roman" w:hAnsi="Times New Roman"/>
          <w:b/>
          <w:sz w:val="28"/>
          <w:szCs w:val="28"/>
        </w:rPr>
        <w:t xml:space="preserve">исполнением </w:t>
      </w:r>
      <w:r>
        <w:rPr>
          <w:rFonts w:ascii="Times New Roman" w:hAnsi="Times New Roman"/>
          <w:b/>
          <w:sz w:val="28"/>
          <w:szCs w:val="28"/>
        </w:rPr>
        <w:t xml:space="preserve">ответственными </w:t>
      </w:r>
      <w:r w:rsidRPr="00912ADD">
        <w:rPr>
          <w:rFonts w:ascii="Times New Roman" w:hAnsi="Times New Roman"/>
          <w:b/>
          <w:sz w:val="28"/>
          <w:szCs w:val="28"/>
        </w:rPr>
        <w:t>должностными лицами Управления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4.1.1. 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 </w:t>
      </w:r>
      <w:r>
        <w:rPr>
          <w:rFonts w:ascii="Times New Roman" w:hAnsi="Times New Roman"/>
          <w:sz w:val="28"/>
          <w:szCs w:val="28"/>
        </w:rPr>
        <w:t>начальник</w:t>
      </w:r>
      <w:r w:rsidRPr="00912ADD">
        <w:rPr>
          <w:rFonts w:ascii="Times New Roman" w:hAnsi="Times New Roman"/>
          <w:sz w:val="28"/>
          <w:szCs w:val="28"/>
        </w:rPr>
        <w:t xml:space="preserve"> Управления.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4.1.2. Текущий контроль осуществляется путем проведения проверок соблюдения и исполнения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4.2. </w:t>
      </w:r>
      <w:r w:rsidRPr="00912ADD">
        <w:rPr>
          <w:rFonts w:ascii="Times New Roman" w:hAnsi="Times New Roman"/>
          <w:b/>
          <w:sz w:val="28"/>
          <w:szCs w:val="28"/>
        </w:rPr>
        <w:t>Порядок и периоди</w:t>
      </w:r>
      <w:r>
        <w:rPr>
          <w:rFonts w:ascii="Times New Roman" w:hAnsi="Times New Roman"/>
          <w:b/>
          <w:sz w:val="28"/>
          <w:szCs w:val="28"/>
        </w:rPr>
        <w:t>чность осуществления плановых и </w:t>
      </w:r>
      <w:r w:rsidRPr="00912ADD">
        <w:rPr>
          <w:rFonts w:ascii="Times New Roman" w:hAnsi="Times New Roman"/>
          <w:b/>
          <w:sz w:val="28"/>
          <w:szCs w:val="28"/>
        </w:rPr>
        <w:t>внеплановых проверок полноты и качества предоставления государственной услуги, в том чи</w:t>
      </w:r>
      <w:r>
        <w:rPr>
          <w:rFonts w:ascii="Times New Roman" w:hAnsi="Times New Roman"/>
          <w:b/>
          <w:sz w:val="28"/>
          <w:szCs w:val="28"/>
        </w:rPr>
        <w:t>сле порядок и формы контроля за </w:t>
      </w:r>
      <w:r w:rsidRPr="00912ADD">
        <w:rPr>
          <w:rFonts w:ascii="Times New Roman" w:hAnsi="Times New Roman"/>
          <w:b/>
          <w:sz w:val="28"/>
          <w:szCs w:val="28"/>
        </w:rPr>
        <w:t>полнотой и качеством предоставления государственной услуги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4.2.1. </w:t>
      </w:r>
      <w:r w:rsidRPr="00912ADD">
        <w:rPr>
          <w:rFonts w:ascii="Times New Roman" w:hAnsi="Times New Roman"/>
          <w:sz w:val="28"/>
          <w:szCs w:val="28"/>
        </w:rPr>
        <w:t>Контроль за полнотой и качеством предоставления государственной услуги осуществляется путем проведения плановых и внеплановых проверок.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 xml:space="preserve">4.2.2. Плановые проверки полноты и качества предоставления государственной услуги осуществляются на основании разрабатываемых Управлением ежегодных планов, утвержденных </w:t>
      </w:r>
      <w:r>
        <w:rPr>
          <w:rFonts w:ascii="Times New Roman" w:hAnsi="Times New Roman"/>
          <w:sz w:val="28"/>
          <w:szCs w:val="28"/>
        </w:rPr>
        <w:t>начальником Управления, в </w:t>
      </w:r>
      <w:r w:rsidRPr="00912ADD">
        <w:rPr>
          <w:rFonts w:ascii="Times New Roman" w:hAnsi="Times New Roman"/>
          <w:sz w:val="28"/>
          <w:szCs w:val="28"/>
        </w:rPr>
        <w:t>форме и порядке, установленном законодательством Российской Федерации.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4.2.3.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Внеплановые проверки проводятся в форме документарной проверки и (или) выездной проверки в порядке, установленном законодательством Российской Федерации.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4.2.4.</w:t>
      </w:r>
      <w:r>
        <w:rPr>
          <w:rFonts w:ascii="Times New Roman" w:hAnsi="Times New Roman"/>
          <w:sz w:val="28"/>
          <w:szCs w:val="28"/>
        </w:rPr>
        <w:t> </w:t>
      </w:r>
      <w:r w:rsidRPr="00912ADD">
        <w:rPr>
          <w:rFonts w:ascii="Times New Roman" w:hAnsi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4.2.5. </w:t>
      </w:r>
      <w:r w:rsidRPr="00912ADD">
        <w:rPr>
          <w:rFonts w:ascii="Times New Roman" w:hAnsi="Times New Roman"/>
          <w:sz w:val="28"/>
          <w:szCs w:val="28"/>
        </w:rPr>
        <w:t>Результаты плановых и внеплановых проверок оформляются ввиде акта, в котором отмечаются выявленные</w:t>
      </w:r>
      <w:r>
        <w:rPr>
          <w:rFonts w:ascii="Times New Roman" w:hAnsi="Times New Roman"/>
          <w:sz w:val="28"/>
          <w:szCs w:val="28"/>
        </w:rPr>
        <w:t xml:space="preserve"> недостатки и предложения по их </w:t>
      </w:r>
      <w:r w:rsidRPr="00912ADD">
        <w:rPr>
          <w:rFonts w:ascii="Times New Roman" w:hAnsi="Times New Roman"/>
          <w:sz w:val="28"/>
          <w:szCs w:val="28"/>
        </w:rPr>
        <w:t>устранению.</w:t>
      </w:r>
    </w:p>
    <w:p w:rsidR="0057320F" w:rsidRPr="00912ADD" w:rsidRDefault="0057320F" w:rsidP="00EA7BF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4.3. Ответственность должност</w:t>
      </w:r>
      <w:r>
        <w:rPr>
          <w:rFonts w:ascii="Times New Roman" w:hAnsi="Times New Roman"/>
          <w:b/>
          <w:sz w:val="28"/>
          <w:szCs w:val="28"/>
        </w:rPr>
        <w:t>ных лиц Управления за решения и </w:t>
      </w:r>
      <w:r w:rsidRPr="00912ADD">
        <w:rPr>
          <w:rFonts w:ascii="Times New Roman" w:hAnsi="Times New Roman"/>
          <w:b/>
          <w:sz w:val="28"/>
          <w:szCs w:val="28"/>
        </w:rPr>
        <w:t>действия (бездействие), принимаемые (осуществляемые) ими в ходе предоставления государственной услуги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Должностные лица Управления, ответственные за осуществление административных процедур по предоставлению государственной услуги, несут установленную законодательством Российск</w:t>
      </w:r>
      <w:r>
        <w:rPr>
          <w:rFonts w:ascii="Times New Roman" w:hAnsi="Times New Roman"/>
          <w:sz w:val="28"/>
          <w:szCs w:val="28"/>
        </w:rPr>
        <w:t>ой Федерации ответственность за </w:t>
      </w:r>
      <w:r w:rsidRPr="00912ADD">
        <w:rPr>
          <w:rFonts w:ascii="Times New Roman" w:hAnsi="Times New Roman"/>
          <w:sz w:val="28"/>
          <w:szCs w:val="28"/>
        </w:rPr>
        <w:t>несоблюдение требований Администрат</w:t>
      </w:r>
      <w:r>
        <w:rPr>
          <w:rFonts w:ascii="Times New Roman" w:hAnsi="Times New Roman"/>
          <w:sz w:val="28"/>
          <w:szCs w:val="28"/>
        </w:rPr>
        <w:t>ивного регламента, за решения и </w:t>
      </w:r>
      <w:r w:rsidRPr="00912ADD">
        <w:rPr>
          <w:rFonts w:ascii="Times New Roman" w:hAnsi="Times New Roman"/>
          <w:sz w:val="28"/>
          <w:szCs w:val="28"/>
        </w:rPr>
        <w:t>действия (бездействие), принимаемые (осуществляемые) в ходе предоставления государственной услуги.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2ADD">
        <w:rPr>
          <w:rFonts w:ascii="Times New Roman" w:hAnsi="Times New Roman"/>
          <w:b/>
          <w:sz w:val="28"/>
          <w:szCs w:val="28"/>
        </w:rPr>
        <w:t>4.4. Порядок и формы контроля за предоставлением государственной услуги со стороны граждан, их объединений и организаций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4.4.1. Граждане, их объединения и организации, в случае выявления фактов нарушения порядка предоставления государственной услуги или ненадлежащего исполнения Административного регламента</w:t>
      </w:r>
      <w:r>
        <w:rPr>
          <w:rFonts w:ascii="Times New Roman" w:hAnsi="Times New Roman"/>
          <w:sz w:val="28"/>
          <w:szCs w:val="28"/>
        </w:rPr>
        <w:t>, вправе обратиться с жалобой в </w:t>
      </w:r>
      <w:r w:rsidRPr="00912ADD">
        <w:rPr>
          <w:rFonts w:ascii="Times New Roman" w:hAnsi="Times New Roman"/>
          <w:sz w:val="28"/>
          <w:szCs w:val="28"/>
        </w:rPr>
        <w:t>органы и к должностным лицам, указанным в</w:t>
      </w:r>
      <w:r>
        <w:rPr>
          <w:rFonts w:ascii="Times New Roman" w:hAnsi="Times New Roman"/>
          <w:sz w:val="28"/>
          <w:szCs w:val="28"/>
        </w:rPr>
        <w:t xml:space="preserve"> пункте </w:t>
      </w:r>
      <w:r w:rsidRPr="00912ADD">
        <w:rPr>
          <w:rFonts w:ascii="Times New Roman" w:hAnsi="Times New Roman"/>
          <w:sz w:val="28"/>
          <w:szCs w:val="28"/>
        </w:rPr>
        <w:t>5.3 Административного регламента.</w:t>
      </w:r>
    </w:p>
    <w:p w:rsidR="0057320F" w:rsidRPr="00912ADD" w:rsidRDefault="0057320F" w:rsidP="00EA7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2ADD">
        <w:rPr>
          <w:rFonts w:ascii="Times New Roman" w:hAnsi="Times New Roman"/>
          <w:sz w:val="28"/>
          <w:szCs w:val="28"/>
        </w:rPr>
        <w:t>4.4.2. При обращении граждан, их объединений и организаций к</w:t>
      </w:r>
      <w:r>
        <w:rPr>
          <w:rFonts w:ascii="Times New Roman" w:hAnsi="Times New Roman"/>
          <w:sz w:val="28"/>
          <w:szCs w:val="28"/>
        </w:rPr>
        <w:t> начальнику</w:t>
      </w:r>
      <w:r w:rsidRPr="00912ADD">
        <w:rPr>
          <w:rFonts w:ascii="Times New Roman" w:hAnsi="Times New Roman"/>
          <w:sz w:val="28"/>
          <w:szCs w:val="28"/>
        </w:rPr>
        <w:t xml:space="preserve"> Управления может быть соз</w:t>
      </w:r>
      <w:r>
        <w:rPr>
          <w:rFonts w:ascii="Times New Roman" w:hAnsi="Times New Roman"/>
          <w:sz w:val="28"/>
          <w:szCs w:val="28"/>
        </w:rPr>
        <w:t>дана комиссия с включением в ее </w:t>
      </w:r>
      <w:r w:rsidRPr="00912ADD">
        <w:rPr>
          <w:rFonts w:ascii="Times New Roman" w:hAnsi="Times New Roman"/>
          <w:sz w:val="28"/>
          <w:szCs w:val="28"/>
        </w:rPr>
        <w:t>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57320F" w:rsidRDefault="0057320F" w:rsidP="00BF0E9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320F" w:rsidRPr="00CA3BD3" w:rsidRDefault="0057320F" w:rsidP="002D1A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A3BD3">
        <w:rPr>
          <w:rFonts w:ascii="Times New Roman" w:hAnsi="Times New Roman"/>
          <w:b/>
          <w:sz w:val="28"/>
          <w:szCs w:val="28"/>
        </w:rPr>
        <w:t xml:space="preserve">. ДОСУДЕБНЫЙ (ВНЕСУДЕБНЫЙ) ПОРЯДОК </w:t>
      </w:r>
    </w:p>
    <w:p w:rsidR="0057320F" w:rsidRPr="00CA3BD3" w:rsidRDefault="0057320F" w:rsidP="002D1A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 xml:space="preserve">ОБЖАЛОВАНИЯ РЕШЕНИЙ И ДЕЙСТВИЙ (БЕЗДЕЙСТВИЯ) </w:t>
      </w:r>
    </w:p>
    <w:p w:rsidR="0057320F" w:rsidRPr="00CA3BD3" w:rsidRDefault="0057320F" w:rsidP="002D1A35">
      <w:pPr>
        <w:spacing w:after="0" w:line="240" w:lineRule="auto"/>
        <w:ind w:right="-14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УПРАВЛЕНИЯ, ПРЕДОСТАВЛЯЮЩЕГО ГОСУДАРСТВЕННУЮ УСЛУГУ, А ТАКЖЕ ЕГО ДОЛЖНОСТНЫХ ЛИЦ</w:t>
      </w:r>
    </w:p>
    <w:p w:rsidR="0057320F" w:rsidRPr="00CA3BD3" w:rsidRDefault="0057320F" w:rsidP="002D1A35">
      <w:pPr>
        <w:spacing w:after="0" w:line="240" w:lineRule="auto"/>
        <w:ind w:right="-14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5.1. Информация для заявителей об их праве на досудебное (внесудебное) обжалование действий (бездействия) и решений, осуществляемых (принятых) в ходе предоставления государственной услуги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5.1.1. Заявители имеют право на обжал</w:t>
      </w:r>
      <w:r>
        <w:rPr>
          <w:rFonts w:ascii="Times New Roman" w:hAnsi="Times New Roman"/>
          <w:sz w:val="28"/>
          <w:szCs w:val="28"/>
        </w:rPr>
        <w:t>ование действий (бездействия) и </w:t>
      </w:r>
      <w:r w:rsidRPr="00CA3BD3">
        <w:rPr>
          <w:rFonts w:ascii="Times New Roman" w:hAnsi="Times New Roman"/>
          <w:sz w:val="28"/>
          <w:szCs w:val="28"/>
        </w:rPr>
        <w:t>решений, осуществляемых (принятых) в ходе предоставления государственной услуги Управлением, а также его должностных лиц в досудебном (внесудебном) порядке.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5.1.2. Заявитель, в случае обжалования действий (бездействия) и решений, осуществляемых (принятых) в ходе предоставления государственной услуги Управлением, а также его должностн</w:t>
      </w:r>
      <w:r>
        <w:rPr>
          <w:rFonts w:ascii="Times New Roman" w:hAnsi="Times New Roman"/>
          <w:sz w:val="28"/>
          <w:szCs w:val="28"/>
        </w:rPr>
        <w:t>ыми</w:t>
      </w:r>
      <w:r w:rsidRPr="00CA3BD3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ами, имеет право обратиться в </w:t>
      </w:r>
      <w:r w:rsidRPr="00CA3BD3">
        <w:rPr>
          <w:rFonts w:ascii="Times New Roman" w:hAnsi="Times New Roman"/>
          <w:sz w:val="28"/>
          <w:szCs w:val="28"/>
        </w:rPr>
        <w:t>Управление или Администрацию с жалобой лично (устно) в соответствии с</w:t>
      </w:r>
      <w:r>
        <w:rPr>
          <w:rFonts w:ascii="Times New Roman" w:hAnsi="Times New Roman"/>
          <w:sz w:val="28"/>
          <w:szCs w:val="28"/>
        </w:rPr>
        <w:t> </w:t>
      </w:r>
      <w:r w:rsidRPr="00CA3BD3">
        <w:rPr>
          <w:rFonts w:ascii="Times New Roman" w:hAnsi="Times New Roman"/>
          <w:sz w:val="28"/>
          <w:szCs w:val="28"/>
        </w:rPr>
        <w:t>графиком приема или направить жалобу в п</w:t>
      </w:r>
      <w:r>
        <w:rPr>
          <w:rFonts w:ascii="Times New Roman" w:hAnsi="Times New Roman"/>
          <w:sz w:val="28"/>
          <w:szCs w:val="28"/>
        </w:rPr>
        <w:t>исьменной форме, в том числе на </w:t>
      </w:r>
      <w:r w:rsidRPr="00CA3BD3">
        <w:rPr>
          <w:rFonts w:ascii="Times New Roman" w:hAnsi="Times New Roman"/>
          <w:sz w:val="28"/>
          <w:szCs w:val="28"/>
        </w:rPr>
        <w:t>бумажном носителе либо по электронной почте.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5.1.3. Жалоба может быть направлена по почте, с использованием сети «Интернет», официального сайта Администрации, а также может быть принята при личном приеме заявителя.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5.1.4. Жалоба должна содержать: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а) наименование Управления, должность, фамилию, имя, отчество (последнее – при его наличии) должност</w:t>
      </w:r>
      <w:r>
        <w:rPr>
          <w:rFonts w:ascii="Times New Roman" w:hAnsi="Times New Roman"/>
          <w:sz w:val="28"/>
          <w:szCs w:val="28"/>
        </w:rPr>
        <w:t>ного лица Управления, решения и </w:t>
      </w:r>
      <w:r w:rsidRPr="00CA3BD3">
        <w:rPr>
          <w:rFonts w:ascii="Times New Roman" w:hAnsi="Times New Roman"/>
          <w:sz w:val="28"/>
          <w:szCs w:val="28"/>
        </w:rPr>
        <w:t>действия (бездействие) которого обжалуются;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б) фамилию, имя, отчество (последнее</w:t>
      </w:r>
      <w:r>
        <w:rPr>
          <w:rFonts w:ascii="Times New Roman" w:hAnsi="Times New Roman"/>
          <w:sz w:val="28"/>
          <w:szCs w:val="28"/>
        </w:rPr>
        <w:t xml:space="preserve"> – при его наличии), сведения о </w:t>
      </w:r>
      <w:r w:rsidRPr="00CA3BD3">
        <w:rPr>
          <w:rFonts w:ascii="Times New Roman" w:hAnsi="Times New Roman"/>
          <w:sz w:val="28"/>
          <w:szCs w:val="28"/>
        </w:rPr>
        <w:t>месте жительства или месте пребывания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в) сведения об обжалуемых решениях и действиях (бездействии) Управления, предоставляющего государственную услугу, либо его должностного лица;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г) доводы, на основании которых заявитель не согласен с решением и действием (бездействием) Управления, предоставляющего государственную услугу, либо его должностного лица. Заявителем могут быть представлены документы, подтверждающие доводы заявителя, либо их копии.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5.2. Предмет жалобы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Предметом жалобы могут являться: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а) нарушение срока регистрации запроса заявителя о предоставлении государственной услуги;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б) нарушение срока предоставления государственной услуги;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в) требование у заявителя документов, не предусмотренных нормативными правовыми актами Российской Федерации, Администрации для предоставления государственной услуги;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г) отказ в приеме документов, представление которых предусмотрено нормативными правовыми актами Российской Феде</w:t>
      </w:r>
      <w:r>
        <w:rPr>
          <w:rFonts w:ascii="Times New Roman" w:hAnsi="Times New Roman"/>
          <w:sz w:val="28"/>
          <w:szCs w:val="28"/>
        </w:rPr>
        <w:t>рации, Администрации для </w:t>
      </w:r>
      <w:r w:rsidRPr="00CA3BD3">
        <w:rPr>
          <w:rFonts w:ascii="Times New Roman" w:hAnsi="Times New Roman"/>
          <w:sz w:val="28"/>
          <w:szCs w:val="28"/>
        </w:rPr>
        <w:t>предоставления государственной услуги;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д)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Администрации;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е) затребование с заявителя при предоставлении государственной услуги платы, не предусмотренной нормативными правовыми актами Российской Федерации, Администрации;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ж) отказ Управления, предоставляющего государственную услугу, в 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5.3. Органы государственной власти и уполномоченные должностные лица, которым может быть адресована жалоба заявителя в досудебном (внесудебном) порядке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Жалоба заявителя может быть адресована: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а) начальнику Управления;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CA3BD3">
        <w:rPr>
          <w:rFonts w:ascii="Times New Roman" w:hAnsi="Times New Roman"/>
          <w:sz w:val="28"/>
          <w:szCs w:val="28"/>
        </w:rPr>
        <w:t>) Главе администрации и (или) его заместителям.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5.4. </w:t>
      </w:r>
      <w:r w:rsidRPr="00CA3BD3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в Управ</w:t>
      </w:r>
      <w:r>
        <w:rPr>
          <w:rFonts w:ascii="Times New Roman" w:hAnsi="Times New Roman"/>
          <w:sz w:val="28"/>
          <w:szCs w:val="28"/>
        </w:rPr>
        <w:t>ление или Главе администрации и </w:t>
      </w:r>
      <w:r w:rsidRPr="00CA3BD3">
        <w:rPr>
          <w:rFonts w:ascii="Times New Roman" w:hAnsi="Times New Roman"/>
          <w:sz w:val="28"/>
          <w:szCs w:val="28"/>
        </w:rPr>
        <w:t>(или) его заместителям жалобы от заявителя или его уполномоченного лица.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>5.5. Сроки рассмотрения жалобы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 xml:space="preserve">5.5.1. Ответ на устную жалобу, поступившую на личном приеме Главы администрации, его заместителей, начальника Управления дается устно </w:t>
      </w:r>
      <w:r>
        <w:rPr>
          <w:rFonts w:ascii="Times New Roman" w:hAnsi="Times New Roman"/>
          <w:sz w:val="28"/>
          <w:szCs w:val="28"/>
        </w:rPr>
        <w:br/>
      </w:r>
      <w:r w:rsidRPr="00CA3BD3">
        <w:rPr>
          <w:rFonts w:ascii="Times New Roman" w:hAnsi="Times New Roman"/>
          <w:sz w:val="28"/>
          <w:szCs w:val="28"/>
        </w:rPr>
        <w:t>(с согласия заявителя) в ходе личного приема (если изложенные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жалобе вопросов в соответствии с установленным Администрацией порядком.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5.5.2. Жалоба, поступившая в Управление, Главе администрации и (или) его заместителям, подлежит рассмотрению должностным лицом, наделенным полномочиями по рассмотрению жалоб, в те</w:t>
      </w:r>
      <w:r>
        <w:rPr>
          <w:rFonts w:ascii="Times New Roman" w:hAnsi="Times New Roman"/>
          <w:sz w:val="28"/>
          <w:szCs w:val="28"/>
        </w:rPr>
        <w:t>чение 15 рабочих дней со дня ее </w:t>
      </w:r>
      <w:r w:rsidRPr="00CA3BD3">
        <w:rPr>
          <w:rFonts w:ascii="Times New Roman" w:hAnsi="Times New Roman"/>
          <w:sz w:val="28"/>
          <w:szCs w:val="28"/>
        </w:rPr>
        <w:t>регистрации, а в случае обжалования отказа Управления, должностного лица отдела по опеке и попечительству Управления,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</w:t>
      </w:r>
      <w:r>
        <w:rPr>
          <w:rFonts w:ascii="Times New Roman" w:hAnsi="Times New Roman"/>
          <w:sz w:val="28"/>
          <w:szCs w:val="28"/>
        </w:rPr>
        <w:t>ечение 5 рабочих дней со дня ее </w:t>
      </w:r>
      <w:r w:rsidRPr="00CA3BD3">
        <w:rPr>
          <w:rFonts w:ascii="Times New Roman" w:hAnsi="Times New Roman"/>
          <w:sz w:val="28"/>
          <w:szCs w:val="28"/>
        </w:rPr>
        <w:t>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3BD3">
        <w:rPr>
          <w:rFonts w:ascii="Times New Roman" w:hAnsi="Times New Roman"/>
          <w:b/>
          <w:sz w:val="28"/>
          <w:szCs w:val="28"/>
          <w:lang w:eastAsia="ru-RU"/>
        </w:rPr>
        <w:t>5.6. Перечень оснований для приост</w:t>
      </w:r>
      <w:r>
        <w:rPr>
          <w:rFonts w:ascii="Times New Roman" w:hAnsi="Times New Roman"/>
          <w:b/>
          <w:sz w:val="28"/>
          <w:szCs w:val="28"/>
          <w:lang w:eastAsia="ru-RU"/>
        </w:rPr>
        <w:t>ановления рассмотрения жалобы в </w:t>
      </w:r>
      <w:r w:rsidRPr="00CA3BD3">
        <w:rPr>
          <w:rFonts w:ascii="Times New Roman" w:hAnsi="Times New Roman"/>
          <w:b/>
          <w:sz w:val="28"/>
          <w:szCs w:val="28"/>
          <w:lang w:eastAsia="ru-RU"/>
        </w:rPr>
        <w:t>случае, если возможность приостановления предусмотрена законодательством Российской Федерации</w:t>
      </w:r>
    </w:p>
    <w:p w:rsidR="0057320F" w:rsidRPr="00CA3BD3" w:rsidRDefault="0057320F" w:rsidP="002D1A35">
      <w:pPr>
        <w:pStyle w:val="ConsPlusNormal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Основания для приостановления рассмотрения жалобы законодательством Российской Федерации и нормативными пр</w:t>
      </w:r>
      <w:r>
        <w:rPr>
          <w:rFonts w:ascii="Times New Roman" w:hAnsi="Times New Roman"/>
          <w:sz w:val="28"/>
          <w:szCs w:val="28"/>
        </w:rPr>
        <w:t>авовыми актами Администрации не </w:t>
      </w:r>
      <w:r w:rsidRPr="00CA3BD3">
        <w:rPr>
          <w:rFonts w:ascii="Times New Roman" w:hAnsi="Times New Roman"/>
          <w:sz w:val="28"/>
          <w:szCs w:val="28"/>
        </w:rPr>
        <w:t>предусмотрены.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3BD3">
        <w:rPr>
          <w:rFonts w:ascii="Times New Roman" w:hAnsi="Times New Roman"/>
          <w:b/>
          <w:sz w:val="28"/>
          <w:szCs w:val="28"/>
        </w:rPr>
        <w:t xml:space="preserve">5.7. Результат </w:t>
      </w:r>
      <w:r w:rsidRPr="00CA3BD3">
        <w:rPr>
          <w:rFonts w:ascii="Times New Roman" w:hAnsi="Times New Roman"/>
          <w:b/>
          <w:sz w:val="28"/>
          <w:szCs w:val="28"/>
          <w:lang w:eastAsia="ru-RU"/>
        </w:rPr>
        <w:t>рассмотрения жалобы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5.7.1. По результатам рассмотрения жалобы Глава администрации, его заместитель или начальник Управления принимает одно из следующих решений: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а) решение об удовлетворении жалобы заявителя о признании неправомерным обжалованного действия (безде</w:t>
      </w:r>
      <w:r>
        <w:rPr>
          <w:rFonts w:ascii="Times New Roman" w:hAnsi="Times New Roman"/>
          <w:sz w:val="28"/>
          <w:szCs w:val="28"/>
        </w:rPr>
        <w:t>йствия) и решения Управления, в </w:t>
      </w:r>
      <w:r w:rsidRPr="00CA3BD3">
        <w:rPr>
          <w:rFonts w:ascii="Times New Roman" w:hAnsi="Times New Roman"/>
          <w:sz w:val="28"/>
          <w:szCs w:val="28"/>
        </w:rPr>
        <w:t>том числе в форме отмены принятого решения, исправления допущенных Управлением при предоставлении государстве</w:t>
      </w:r>
      <w:r>
        <w:rPr>
          <w:rFonts w:ascii="Times New Roman" w:hAnsi="Times New Roman"/>
          <w:sz w:val="28"/>
          <w:szCs w:val="28"/>
        </w:rPr>
        <w:t>нной услуги опечаток и ошибок в </w:t>
      </w:r>
      <w:r w:rsidRPr="00CA3BD3">
        <w:rPr>
          <w:rFonts w:ascii="Times New Roman" w:hAnsi="Times New Roman"/>
          <w:sz w:val="28"/>
          <w:szCs w:val="28"/>
        </w:rPr>
        <w:t xml:space="preserve">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Администрации, </w:t>
      </w:r>
      <w:r>
        <w:rPr>
          <w:rFonts w:ascii="Times New Roman" w:hAnsi="Times New Roman"/>
          <w:sz w:val="28"/>
          <w:szCs w:val="28"/>
        </w:rPr>
        <w:br/>
      </w:r>
      <w:r w:rsidRPr="00CA3BD3">
        <w:rPr>
          <w:rFonts w:ascii="Times New Roman" w:hAnsi="Times New Roman"/>
          <w:sz w:val="28"/>
          <w:szCs w:val="28"/>
        </w:rPr>
        <w:t>а также в иных формах;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б) решение об отказе в удовлетворении жалобы.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5.7.2. Не позднее дня, следующего за дне</w:t>
      </w:r>
      <w:r>
        <w:rPr>
          <w:rFonts w:ascii="Times New Roman" w:hAnsi="Times New Roman"/>
          <w:sz w:val="28"/>
          <w:szCs w:val="28"/>
        </w:rPr>
        <w:t>м принятия решения, заявителю в </w:t>
      </w:r>
      <w:r w:rsidRPr="00CA3BD3">
        <w:rPr>
          <w:rFonts w:ascii="Times New Roman" w:hAnsi="Times New Roman"/>
          <w:sz w:val="28"/>
          <w:szCs w:val="28"/>
        </w:rPr>
        <w:t>письменной форме направляется мотивированный ответ о результатах рассмотрения жалобы.</w:t>
      </w:r>
    </w:p>
    <w:p w:rsidR="0057320F" w:rsidRPr="00CA3BD3" w:rsidRDefault="0057320F" w:rsidP="002D1A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5.7.3.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 Управле</w:t>
      </w:r>
      <w:r>
        <w:rPr>
          <w:rFonts w:ascii="Times New Roman" w:hAnsi="Times New Roman"/>
          <w:sz w:val="28"/>
          <w:szCs w:val="28"/>
        </w:rPr>
        <w:t>ния, наделенное полномочиями по </w:t>
      </w:r>
      <w:r w:rsidRPr="00CA3BD3">
        <w:rPr>
          <w:rFonts w:ascii="Times New Roman" w:hAnsi="Times New Roman"/>
          <w:sz w:val="28"/>
          <w:szCs w:val="28"/>
        </w:rPr>
        <w:t>рассмотрению жалоб, незамедлительно н</w:t>
      </w:r>
      <w:r>
        <w:rPr>
          <w:rFonts w:ascii="Times New Roman" w:hAnsi="Times New Roman"/>
          <w:sz w:val="28"/>
          <w:szCs w:val="28"/>
        </w:rPr>
        <w:t>аправляет имеющиеся материалы в </w:t>
      </w:r>
      <w:r w:rsidRPr="00CA3BD3">
        <w:rPr>
          <w:rFonts w:ascii="Times New Roman" w:hAnsi="Times New Roman"/>
          <w:sz w:val="28"/>
          <w:szCs w:val="28"/>
        </w:rPr>
        <w:t>органы прокуратуры.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3BD3">
        <w:rPr>
          <w:rFonts w:ascii="Times New Roman" w:hAnsi="Times New Roman"/>
          <w:b/>
          <w:sz w:val="28"/>
          <w:szCs w:val="28"/>
          <w:lang w:eastAsia="ru-RU"/>
        </w:rPr>
        <w:t>5.8. Порядок информирования заявителя о результатах рассмотрения жалобы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  <w:lang w:eastAsia="ru-RU"/>
        </w:rPr>
        <w:t>5.8.1. 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5.8.2. 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  <w:lang w:eastAsia="ru-RU"/>
        </w:rPr>
        <w:t>5.8.3. В ответе по результатам рассмотрения жалобы указываются: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 xml:space="preserve">наименование органа, рассмотревшего жалобу, должность, фамилия, имя, отчество (последнее – при его наличии) должностного лица, принявшего решение по жалобе (в случае рассмотрения жалобы начальником Управления – наименование Управления, должность, фамилия, имя, отчество (последнее – при его наличии) должностного лица, принявшего решение по жалобе); 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фамилия, имя, отчество (последнее – при его наличии) заявителя;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основания для принятия решения по жалобе;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принятое по жалобе решение;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сведения о порядке обжалования принятого по жалобе решения.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A3BD3">
        <w:rPr>
          <w:sz w:val="28"/>
          <w:szCs w:val="28"/>
        </w:rPr>
        <w:t>5.8.4. Ответ по результатам рассмотрения жалобы подписывается уполномоченным на рассмотрение жалобы должностным лицом органа, принявшим решение по жалобе. В случае рассмотрения жалобы Управлением, ответ по результатам рассмотрения жалобы подписывается начальником Управления.</w:t>
      </w:r>
    </w:p>
    <w:p w:rsidR="0057320F" w:rsidRPr="00CA3BD3" w:rsidRDefault="0057320F" w:rsidP="002D1A35">
      <w:pPr>
        <w:pStyle w:val="NormalWeb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CA3BD3">
        <w:rPr>
          <w:b/>
          <w:sz w:val="28"/>
          <w:szCs w:val="28"/>
        </w:rPr>
        <w:t>5.9. Порядок обжалования решения по жалобе</w:t>
      </w:r>
    </w:p>
    <w:p w:rsidR="0057320F" w:rsidRPr="00CA3BD3" w:rsidRDefault="0057320F" w:rsidP="002D1A35">
      <w:pPr>
        <w:pStyle w:val="6"/>
        <w:shd w:val="clear" w:color="auto" w:fill="auto"/>
        <w:spacing w:line="240" w:lineRule="auto"/>
        <w:ind w:right="4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Заявитель имеет право обжалования</w:t>
      </w:r>
      <w:r>
        <w:rPr>
          <w:rFonts w:ascii="Times New Roman" w:hAnsi="Times New Roman"/>
          <w:sz w:val="28"/>
          <w:szCs w:val="28"/>
        </w:rPr>
        <w:t xml:space="preserve"> решений, принятых по жалобе на </w:t>
      </w:r>
      <w:r w:rsidRPr="00CA3BD3">
        <w:rPr>
          <w:rFonts w:ascii="Times New Roman" w:hAnsi="Times New Roman"/>
          <w:sz w:val="28"/>
          <w:szCs w:val="28"/>
        </w:rPr>
        <w:t>действия (бездействие) и решения, осуществляемые (принятые) в ходе предоставления государственной услуги, в су</w:t>
      </w:r>
      <w:r>
        <w:rPr>
          <w:rFonts w:ascii="Times New Roman" w:hAnsi="Times New Roman"/>
          <w:sz w:val="28"/>
          <w:szCs w:val="28"/>
        </w:rPr>
        <w:t>дебном порядке в соответствии с </w:t>
      </w:r>
      <w:r w:rsidRPr="00CA3BD3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3BD3">
        <w:rPr>
          <w:rFonts w:ascii="Times New Roman" w:hAnsi="Times New Roman"/>
          <w:b/>
          <w:sz w:val="28"/>
          <w:szCs w:val="28"/>
          <w:lang w:eastAsia="ru-RU"/>
        </w:rPr>
        <w:t>5.10. Право заявителя на получение информации и документов, необходимых для обоснования и рассмотрения жалобы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</w:rPr>
        <w:t>Заявитель или его уполномоченное лицо имеет право на получение информации и документов, необходимых для обоснования и рассмотрения жалобы.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3BD3">
        <w:rPr>
          <w:rFonts w:ascii="Times New Roman" w:hAnsi="Times New Roman"/>
          <w:b/>
          <w:sz w:val="28"/>
          <w:szCs w:val="28"/>
          <w:lang w:eastAsia="ru-RU"/>
        </w:rPr>
        <w:t>5.11. Способы информирования заявителей о порядке подачи и рассмотрения жалобы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  <w:lang w:eastAsia="ru-RU"/>
        </w:rPr>
        <w:t>Информацию о порядке подачи и рассмотрения жалобы можно получить: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сети «Интернет» на официальном сайте Администрации </w:t>
      </w:r>
      <w:r w:rsidRPr="00CA3BD3">
        <w:rPr>
          <w:rFonts w:ascii="Times New Roman" w:hAnsi="Times New Roman"/>
          <w:i/>
          <w:sz w:val="28"/>
          <w:szCs w:val="28"/>
          <w:lang w:eastAsia="ru-RU"/>
        </w:rPr>
        <w:t>(путь: «Главная &gt; Обращения граждан»)</w:t>
      </w:r>
      <w:r w:rsidRPr="00CA3BD3">
        <w:rPr>
          <w:rFonts w:ascii="Times New Roman" w:hAnsi="Times New Roman"/>
          <w:sz w:val="28"/>
          <w:szCs w:val="28"/>
          <w:lang w:eastAsia="ru-RU"/>
        </w:rPr>
        <w:t>;</w:t>
      </w:r>
    </w:p>
    <w:p w:rsidR="0057320F" w:rsidRPr="00CA3BD3" w:rsidRDefault="0057320F" w:rsidP="002D1A35">
      <w:pPr>
        <w:pStyle w:val="6"/>
        <w:shd w:val="clear" w:color="auto" w:fill="auto"/>
        <w:spacing w:line="240" w:lineRule="auto"/>
        <w:ind w:right="2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BD3">
        <w:rPr>
          <w:rFonts w:ascii="Times New Roman" w:hAnsi="Times New Roman"/>
          <w:sz w:val="28"/>
          <w:szCs w:val="28"/>
        </w:rPr>
        <w:t>по телефонам, указанным в подпункте 1.3.2 пункта 1.3 Административного регламента, в том числе по электронной почте;</w:t>
      </w:r>
    </w:p>
    <w:p w:rsidR="0057320F" w:rsidRPr="00CA3BD3" w:rsidRDefault="0057320F" w:rsidP="002D1A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BD3">
        <w:rPr>
          <w:rFonts w:ascii="Times New Roman" w:hAnsi="Times New Roman"/>
          <w:sz w:val="28"/>
          <w:szCs w:val="28"/>
        </w:rPr>
        <w:t>на стендах в присутственных местах;</w:t>
      </w:r>
    </w:p>
    <w:p w:rsidR="0057320F" w:rsidRPr="007A5156" w:rsidRDefault="0057320F" w:rsidP="00BD787C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4pt;margin-top:94.05pt;width:80.15pt;height:0;z-index:251658240" o:connectortype="straight"/>
        </w:pict>
      </w:r>
      <w:r w:rsidRPr="00CA3BD3">
        <w:rPr>
          <w:rFonts w:ascii="Times New Roman" w:hAnsi="Times New Roman"/>
          <w:sz w:val="28"/>
          <w:szCs w:val="28"/>
          <w:lang w:eastAsia="ru-RU"/>
        </w:rPr>
        <w:t>при личном обращени</w:t>
      </w:r>
      <w:bookmarkStart w:id="0" w:name="_GoBack"/>
      <w:bookmarkEnd w:id="0"/>
      <w:r w:rsidRPr="00CA3BD3">
        <w:rPr>
          <w:rFonts w:ascii="Times New Roman" w:hAnsi="Times New Roman"/>
          <w:sz w:val="28"/>
          <w:szCs w:val="28"/>
          <w:lang w:eastAsia="ru-RU"/>
        </w:rPr>
        <w:t xml:space="preserve">и в </w:t>
      </w:r>
      <w:r w:rsidRPr="00CA3BD3">
        <w:rPr>
          <w:rFonts w:ascii="Times New Roman" w:hAnsi="Times New Roman"/>
          <w:sz w:val="28"/>
          <w:szCs w:val="28"/>
        </w:rPr>
        <w:t>Управление.</w:t>
      </w:r>
    </w:p>
    <w:sectPr w:rsidR="0057320F" w:rsidRPr="007A5156" w:rsidSect="0082124F">
      <w:headerReference w:type="default" r:id="rId14"/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20F" w:rsidRDefault="0057320F" w:rsidP="003E3406">
      <w:pPr>
        <w:spacing w:after="0" w:line="240" w:lineRule="auto"/>
      </w:pPr>
      <w:r>
        <w:separator/>
      </w:r>
    </w:p>
  </w:endnote>
  <w:endnote w:type="continuationSeparator" w:id="0">
    <w:p w:rsidR="0057320F" w:rsidRDefault="0057320F" w:rsidP="003E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20F" w:rsidRDefault="0057320F" w:rsidP="003E3406">
      <w:pPr>
        <w:spacing w:after="0" w:line="240" w:lineRule="auto"/>
      </w:pPr>
      <w:r>
        <w:separator/>
      </w:r>
    </w:p>
  </w:footnote>
  <w:footnote w:type="continuationSeparator" w:id="0">
    <w:p w:rsidR="0057320F" w:rsidRDefault="0057320F" w:rsidP="003E3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0F" w:rsidRPr="00543DD6" w:rsidRDefault="0057320F">
    <w:pPr>
      <w:pStyle w:val="Header"/>
      <w:jc w:val="center"/>
      <w:rPr>
        <w:rFonts w:ascii="Times New Roman" w:hAnsi="Times New Roman"/>
      </w:rPr>
    </w:pPr>
    <w:r w:rsidRPr="008533C7">
      <w:rPr>
        <w:rFonts w:ascii="Times New Roman" w:hAnsi="Times New Roman"/>
        <w:sz w:val="28"/>
        <w:szCs w:val="28"/>
      </w:rPr>
      <w:fldChar w:fldCharType="begin"/>
    </w:r>
    <w:r w:rsidRPr="008533C7">
      <w:rPr>
        <w:rFonts w:ascii="Times New Roman" w:hAnsi="Times New Roman"/>
        <w:sz w:val="28"/>
        <w:szCs w:val="28"/>
      </w:rPr>
      <w:instrText xml:space="preserve"> PAGE   \* MERGEFORMAT </w:instrText>
    </w:r>
    <w:r w:rsidRPr="008533C7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8533C7">
      <w:rPr>
        <w:rFonts w:ascii="Times New Roman" w:hAnsi="Times New Roman"/>
        <w:sz w:val="28"/>
        <w:szCs w:val="28"/>
      </w:rPr>
      <w:fldChar w:fldCharType="end"/>
    </w:r>
  </w:p>
  <w:p w:rsidR="0057320F" w:rsidRDefault="005732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5BED"/>
    <w:multiLevelType w:val="multilevel"/>
    <w:tmpl w:val="AF4CA36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">
    <w:nsid w:val="1F6A4A21"/>
    <w:multiLevelType w:val="multilevel"/>
    <w:tmpl w:val="FF0C2EE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pStyle w:val="11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color w:val="FF000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900"/>
        </w:tabs>
        <w:ind w:left="68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cs="Times New Roman" w:hint="default"/>
      </w:rPr>
    </w:lvl>
  </w:abstractNum>
  <w:abstractNum w:abstractNumId="2">
    <w:nsid w:val="2A554392"/>
    <w:multiLevelType w:val="multilevel"/>
    <w:tmpl w:val="046853A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3">
    <w:nsid w:val="3AC842F9"/>
    <w:multiLevelType w:val="multilevel"/>
    <w:tmpl w:val="03B0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59F72746"/>
    <w:multiLevelType w:val="hybridMultilevel"/>
    <w:tmpl w:val="57AA997E"/>
    <w:lvl w:ilvl="0" w:tplc="DE2A8252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9A040F0C">
      <w:start w:val="1"/>
      <w:numFmt w:val="decimal"/>
      <w:pStyle w:val="a"/>
      <w:lvlText w:val="2.%2."/>
      <w:lvlJc w:val="left"/>
      <w:pPr>
        <w:ind w:left="1789" w:hanging="360"/>
      </w:pPr>
      <w:rPr>
        <w:rFonts w:ascii="Times New Roman" w:hAnsi="Times New Roman" w:cs="Times New Roman" w:hint="default"/>
        <w:b w:val="0"/>
        <w:sz w:val="24"/>
      </w:rPr>
    </w:lvl>
    <w:lvl w:ilvl="2" w:tplc="0419001B" w:tentative="1">
      <w:start w:val="1"/>
      <w:numFmt w:val="lowerRoman"/>
      <w:pStyle w:val="Heading3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69A55CA"/>
    <w:multiLevelType w:val="multilevel"/>
    <w:tmpl w:val="80E078F8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26" w:hanging="1275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C88"/>
    <w:rsid w:val="00000075"/>
    <w:rsid w:val="00001231"/>
    <w:rsid w:val="00001BCC"/>
    <w:rsid w:val="000020EF"/>
    <w:rsid w:val="00005850"/>
    <w:rsid w:val="00005A3F"/>
    <w:rsid w:val="00006D7E"/>
    <w:rsid w:val="000070D2"/>
    <w:rsid w:val="00010B68"/>
    <w:rsid w:val="00012CCF"/>
    <w:rsid w:val="00013D1E"/>
    <w:rsid w:val="00014E7D"/>
    <w:rsid w:val="00015757"/>
    <w:rsid w:val="00016B12"/>
    <w:rsid w:val="00020CA5"/>
    <w:rsid w:val="00021005"/>
    <w:rsid w:val="00021461"/>
    <w:rsid w:val="00021A67"/>
    <w:rsid w:val="00021B49"/>
    <w:rsid w:val="0002246E"/>
    <w:rsid w:val="000227A9"/>
    <w:rsid w:val="00022980"/>
    <w:rsid w:val="00023590"/>
    <w:rsid w:val="000238D3"/>
    <w:rsid w:val="00024509"/>
    <w:rsid w:val="000246D2"/>
    <w:rsid w:val="00025347"/>
    <w:rsid w:val="000262E5"/>
    <w:rsid w:val="00026B37"/>
    <w:rsid w:val="0003004A"/>
    <w:rsid w:val="000304ED"/>
    <w:rsid w:val="00032391"/>
    <w:rsid w:val="00033484"/>
    <w:rsid w:val="000348B9"/>
    <w:rsid w:val="00034A71"/>
    <w:rsid w:val="00035200"/>
    <w:rsid w:val="00035C16"/>
    <w:rsid w:val="00036381"/>
    <w:rsid w:val="00041EDE"/>
    <w:rsid w:val="00042A53"/>
    <w:rsid w:val="00043870"/>
    <w:rsid w:val="00043AAE"/>
    <w:rsid w:val="00043D1E"/>
    <w:rsid w:val="00044347"/>
    <w:rsid w:val="000460BC"/>
    <w:rsid w:val="00051BEF"/>
    <w:rsid w:val="00051D72"/>
    <w:rsid w:val="00053396"/>
    <w:rsid w:val="00053D16"/>
    <w:rsid w:val="00054642"/>
    <w:rsid w:val="000550C2"/>
    <w:rsid w:val="00055936"/>
    <w:rsid w:val="00055DE0"/>
    <w:rsid w:val="000563EE"/>
    <w:rsid w:val="0005749C"/>
    <w:rsid w:val="00061023"/>
    <w:rsid w:val="000615D3"/>
    <w:rsid w:val="00062C38"/>
    <w:rsid w:val="00062DE5"/>
    <w:rsid w:val="00062E36"/>
    <w:rsid w:val="00063C23"/>
    <w:rsid w:val="00063C65"/>
    <w:rsid w:val="00065BFB"/>
    <w:rsid w:val="00065CBB"/>
    <w:rsid w:val="00066331"/>
    <w:rsid w:val="000675A7"/>
    <w:rsid w:val="0006790C"/>
    <w:rsid w:val="00067D58"/>
    <w:rsid w:val="00070292"/>
    <w:rsid w:val="000707A9"/>
    <w:rsid w:val="00071D0B"/>
    <w:rsid w:val="00073239"/>
    <w:rsid w:val="00074A43"/>
    <w:rsid w:val="00074E32"/>
    <w:rsid w:val="00075674"/>
    <w:rsid w:val="000759B4"/>
    <w:rsid w:val="00077AD7"/>
    <w:rsid w:val="00080CB0"/>
    <w:rsid w:val="00082692"/>
    <w:rsid w:val="000831AA"/>
    <w:rsid w:val="00084590"/>
    <w:rsid w:val="00087654"/>
    <w:rsid w:val="00087D81"/>
    <w:rsid w:val="00090F65"/>
    <w:rsid w:val="00090FA2"/>
    <w:rsid w:val="000922A5"/>
    <w:rsid w:val="00092883"/>
    <w:rsid w:val="00092A6B"/>
    <w:rsid w:val="00093955"/>
    <w:rsid w:val="00093F3B"/>
    <w:rsid w:val="00094EFE"/>
    <w:rsid w:val="000978DA"/>
    <w:rsid w:val="000A0F1C"/>
    <w:rsid w:val="000A1F15"/>
    <w:rsid w:val="000A30D1"/>
    <w:rsid w:val="000A327B"/>
    <w:rsid w:val="000A32E4"/>
    <w:rsid w:val="000A3786"/>
    <w:rsid w:val="000A52F6"/>
    <w:rsid w:val="000A6536"/>
    <w:rsid w:val="000A75D8"/>
    <w:rsid w:val="000A7719"/>
    <w:rsid w:val="000A7DE6"/>
    <w:rsid w:val="000B1BF3"/>
    <w:rsid w:val="000B4BB0"/>
    <w:rsid w:val="000B4D90"/>
    <w:rsid w:val="000B6EBA"/>
    <w:rsid w:val="000B7319"/>
    <w:rsid w:val="000C06FD"/>
    <w:rsid w:val="000C0944"/>
    <w:rsid w:val="000C096C"/>
    <w:rsid w:val="000C10FF"/>
    <w:rsid w:val="000C20D2"/>
    <w:rsid w:val="000C2651"/>
    <w:rsid w:val="000C3155"/>
    <w:rsid w:val="000C3F05"/>
    <w:rsid w:val="000C5589"/>
    <w:rsid w:val="000C599B"/>
    <w:rsid w:val="000C6A1F"/>
    <w:rsid w:val="000C6B80"/>
    <w:rsid w:val="000D0888"/>
    <w:rsid w:val="000D4566"/>
    <w:rsid w:val="000D4D5A"/>
    <w:rsid w:val="000D6222"/>
    <w:rsid w:val="000D7165"/>
    <w:rsid w:val="000E0408"/>
    <w:rsid w:val="000E2279"/>
    <w:rsid w:val="000E373D"/>
    <w:rsid w:val="000E3DEA"/>
    <w:rsid w:val="000E456F"/>
    <w:rsid w:val="000E492C"/>
    <w:rsid w:val="000E4DD1"/>
    <w:rsid w:val="000E74A4"/>
    <w:rsid w:val="000E75F7"/>
    <w:rsid w:val="000E7E99"/>
    <w:rsid w:val="000F08BC"/>
    <w:rsid w:val="000F0EC2"/>
    <w:rsid w:val="000F12E6"/>
    <w:rsid w:val="000F164D"/>
    <w:rsid w:val="000F1FAC"/>
    <w:rsid w:val="000F346F"/>
    <w:rsid w:val="000F4ABC"/>
    <w:rsid w:val="000F55A0"/>
    <w:rsid w:val="000F578A"/>
    <w:rsid w:val="000F661B"/>
    <w:rsid w:val="000F6E81"/>
    <w:rsid w:val="000F7CE1"/>
    <w:rsid w:val="00102129"/>
    <w:rsid w:val="00102861"/>
    <w:rsid w:val="00102B36"/>
    <w:rsid w:val="00102BB0"/>
    <w:rsid w:val="00103CD8"/>
    <w:rsid w:val="00105330"/>
    <w:rsid w:val="001055DA"/>
    <w:rsid w:val="00107255"/>
    <w:rsid w:val="00112B46"/>
    <w:rsid w:val="001130F3"/>
    <w:rsid w:val="0011588C"/>
    <w:rsid w:val="00116616"/>
    <w:rsid w:val="001166BD"/>
    <w:rsid w:val="00116B29"/>
    <w:rsid w:val="00117001"/>
    <w:rsid w:val="0011758A"/>
    <w:rsid w:val="001205AD"/>
    <w:rsid w:val="001206BD"/>
    <w:rsid w:val="00122464"/>
    <w:rsid w:val="00123538"/>
    <w:rsid w:val="00123FD5"/>
    <w:rsid w:val="001252DE"/>
    <w:rsid w:val="00125518"/>
    <w:rsid w:val="0012574C"/>
    <w:rsid w:val="0012584B"/>
    <w:rsid w:val="0012666A"/>
    <w:rsid w:val="001272C3"/>
    <w:rsid w:val="00131579"/>
    <w:rsid w:val="00133122"/>
    <w:rsid w:val="00133C81"/>
    <w:rsid w:val="00133D3A"/>
    <w:rsid w:val="00133E1F"/>
    <w:rsid w:val="001351BD"/>
    <w:rsid w:val="0013527F"/>
    <w:rsid w:val="00135D47"/>
    <w:rsid w:val="00136208"/>
    <w:rsid w:val="001373CF"/>
    <w:rsid w:val="001377C9"/>
    <w:rsid w:val="0014161F"/>
    <w:rsid w:val="0014278C"/>
    <w:rsid w:val="00142FB1"/>
    <w:rsid w:val="00143054"/>
    <w:rsid w:val="00143453"/>
    <w:rsid w:val="00143D5E"/>
    <w:rsid w:val="001442CF"/>
    <w:rsid w:val="001447F3"/>
    <w:rsid w:val="00145307"/>
    <w:rsid w:val="00145827"/>
    <w:rsid w:val="001464CA"/>
    <w:rsid w:val="00147808"/>
    <w:rsid w:val="00147ABB"/>
    <w:rsid w:val="0015115D"/>
    <w:rsid w:val="00151534"/>
    <w:rsid w:val="001537AE"/>
    <w:rsid w:val="00153CB5"/>
    <w:rsid w:val="00154DD1"/>
    <w:rsid w:val="00155C98"/>
    <w:rsid w:val="00155DA7"/>
    <w:rsid w:val="00155ED8"/>
    <w:rsid w:val="00155F86"/>
    <w:rsid w:val="00156541"/>
    <w:rsid w:val="00156ADE"/>
    <w:rsid w:val="00156C41"/>
    <w:rsid w:val="001577D8"/>
    <w:rsid w:val="00160890"/>
    <w:rsid w:val="00160F80"/>
    <w:rsid w:val="00160F99"/>
    <w:rsid w:val="00161126"/>
    <w:rsid w:val="00162D95"/>
    <w:rsid w:val="001641E0"/>
    <w:rsid w:val="0016475C"/>
    <w:rsid w:val="0016600E"/>
    <w:rsid w:val="00171717"/>
    <w:rsid w:val="00171B3D"/>
    <w:rsid w:val="00174EAD"/>
    <w:rsid w:val="00175B06"/>
    <w:rsid w:val="0017617D"/>
    <w:rsid w:val="001769D2"/>
    <w:rsid w:val="00176FC3"/>
    <w:rsid w:val="001802BA"/>
    <w:rsid w:val="001805EE"/>
    <w:rsid w:val="0018165E"/>
    <w:rsid w:val="00181E8F"/>
    <w:rsid w:val="00181FD7"/>
    <w:rsid w:val="001821FA"/>
    <w:rsid w:val="001834D9"/>
    <w:rsid w:val="00183D1D"/>
    <w:rsid w:val="00184B4F"/>
    <w:rsid w:val="0018592F"/>
    <w:rsid w:val="00185CCE"/>
    <w:rsid w:val="00187DA5"/>
    <w:rsid w:val="001902F6"/>
    <w:rsid w:val="00190EA4"/>
    <w:rsid w:val="00191D66"/>
    <w:rsid w:val="0019282B"/>
    <w:rsid w:val="00193C14"/>
    <w:rsid w:val="001949B2"/>
    <w:rsid w:val="001952C9"/>
    <w:rsid w:val="00195F8B"/>
    <w:rsid w:val="001963AB"/>
    <w:rsid w:val="00196ECB"/>
    <w:rsid w:val="00197E89"/>
    <w:rsid w:val="00197E98"/>
    <w:rsid w:val="001A022F"/>
    <w:rsid w:val="001A2282"/>
    <w:rsid w:val="001A31B6"/>
    <w:rsid w:val="001A4A2C"/>
    <w:rsid w:val="001A4CB4"/>
    <w:rsid w:val="001A740F"/>
    <w:rsid w:val="001A7A2D"/>
    <w:rsid w:val="001B1711"/>
    <w:rsid w:val="001B1E48"/>
    <w:rsid w:val="001B1F6E"/>
    <w:rsid w:val="001B293B"/>
    <w:rsid w:val="001B664B"/>
    <w:rsid w:val="001B671F"/>
    <w:rsid w:val="001C0301"/>
    <w:rsid w:val="001C04C6"/>
    <w:rsid w:val="001C1A74"/>
    <w:rsid w:val="001C2723"/>
    <w:rsid w:val="001C38FF"/>
    <w:rsid w:val="001C3E6C"/>
    <w:rsid w:val="001C4471"/>
    <w:rsid w:val="001C4607"/>
    <w:rsid w:val="001C5471"/>
    <w:rsid w:val="001C565B"/>
    <w:rsid w:val="001C6F2B"/>
    <w:rsid w:val="001C774F"/>
    <w:rsid w:val="001D0655"/>
    <w:rsid w:val="001D21EE"/>
    <w:rsid w:val="001D30C5"/>
    <w:rsid w:val="001D5707"/>
    <w:rsid w:val="001D6071"/>
    <w:rsid w:val="001D6B9A"/>
    <w:rsid w:val="001D7033"/>
    <w:rsid w:val="001D7C18"/>
    <w:rsid w:val="001E03AA"/>
    <w:rsid w:val="001E0871"/>
    <w:rsid w:val="001E2025"/>
    <w:rsid w:val="001E2417"/>
    <w:rsid w:val="001E34B3"/>
    <w:rsid w:val="001E4583"/>
    <w:rsid w:val="001E45C7"/>
    <w:rsid w:val="001E53A1"/>
    <w:rsid w:val="001E5E7E"/>
    <w:rsid w:val="001E60F2"/>
    <w:rsid w:val="001E65F4"/>
    <w:rsid w:val="001E68B5"/>
    <w:rsid w:val="001E6BD9"/>
    <w:rsid w:val="001E7330"/>
    <w:rsid w:val="001E7AC9"/>
    <w:rsid w:val="001E7E0D"/>
    <w:rsid w:val="001F04A8"/>
    <w:rsid w:val="001F0728"/>
    <w:rsid w:val="001F3757"/>
    <w:rsid w:val="001F3F4E"/>
    <w:rsid w:val="001F43E5"/>
    <w:rsid w:val="001F4CC2"/>
    <w:rsid w:val="001F558C"/>
    <w:rsid w:val="001F6ADB"/>
    <w:rsid w:val="00202CFA"/>
    <w:rsid w:val="0020336B"/>
    <w:rsid w:val="002045B6"/>
    <w:rsid w:val="002055A0"/>
    <w:rsid w:val="002060FB"/>
    <w:rsid w:val="002064F1"/>
    <w:rsid w:val="00206850"/>
    <w:rsid w:val="00207243"/>
    <w:rsid w:val="002102BA"/>
    <w:rsid w:val="00210619"/>
    <w:rsid w:val="00211110"/>
    <w:rsid w:val="00211401"/>
    <w:rsid w:val="002118FC"/>
    <w:rsid w:val="00211F71"/>
    <w:rsid w:val="00212707"/>
    <w:rsid w:val="002127AA"/>
    <w:rsid w:val="0021313B"/>
    <w:rsid w:val="00214E48"/>
    <w:rsid w:val="00214EE9"/>
    <w:rsid w:val="00215CE7"/>
    <w:rsid w:val="00216683"/>
    <w:rsid w:val="00217021"/>
    <w:rsid w:val="00222264"/>
    <w:rsid w:val="002223D4"/>
    <w:rsid w:val="00223EB0"/>
    <w:rsid w:val="002243BA"/>
    <w:rsid w:val="0022478B"/>
    <w:rsid w:val="002248EA"/>
    <w:rsid w:val="00225563"/>
    <w:rsid w:val="0022624F"/>
    <w:rsid w:val="0022713E"/>
    <w:rsid w:val="002301AA"/>
    <w:rsid w:val="002303E2"/>
    <w:rsid w:val="002308B3"/>
    <w:rsid w:val="0023275D"/>
    <w:rsid w:val="002330B2"/>
    <w:rsid w:val="0023371E"/>
    <w:rsid w:val="00233C74"/>
    <w:rsid w:val="0023489F"/>
    <w:rsid w:val="00235999"/>
    <w:rsid w:val="0023619D"/>
    <w:rsid w:val="002361FF"/>
    <w:rsid w:val="002366F8"/>
    <w:rsid w:val="00237A79"/>
    <w:rsid w:val="002403B0"/>
    <w:rsid w:val="00240CB8"/>
    <w:rsid w:val="00241058"/>
    <w:rsid w:val="00241C99"/>
    <w:rsid w:val="00242920"/>
    <w:rsid w:val="00242C62"/>
    <w:rsid w:val="002434C8"/>
    <w:rsid w:val="00243E85"/>
    <w:rsid w:val="002449A2"/>
    <w:rsid w:val="0024583D"/>
    <w:rsid w:val="002459C2"/>
    <w:rsid w:val="002462A9"/>
    <w:rsid w:val="00246615"/>
    <w:rsid w:val="00247116"/>
    <w:rsid w:val="002474C2"/>
    <w:rsid w:val="00251873"/>
    <w:rsid w:val="00252B6B"/>
    <w:rsid w:val="00253289"/>
    <w:rsid w:val="0025374B"/>
    <w:rsid w:val="00254F08"/>
    <w:rsid w:val="00257D76"/>
    <w:rsid w:val="00257E24"/>
    <w:rsid w:val="00260C5F"/>
    <w:rsid w:val="00261976"/>
    <w:rsid w:val="0026458B"/>
    <w:rsid w:val="0026610E"/>
    <w:rsid w:val="0026663F"/>
    <w:rsid w:val="0026666C"/>
    <w:rsid w:val="00267B50"/>
    <w:rsid w:val="00267FBE"/>
    <w:rsid w:val="00270106"/>
    <w:rsid w:val="00270880"/>
    <w:rsid w:val="00270AC4"/>
    <w:rsid w:val="00270CB6"/>
    <w:rsid w:val="00270FC0"/>
    <w:rsid w:val="002712B3"/>
    <w:rsid w:val="00272F1C"/>
    <w:rsid w:val="002735B5"/>
    <w:rsid w:val="00274A77"/>
    <w:rsid w:val="00274B5A"/>
    <w:rsid w:val="002759F8"/>
    <w:rsid w:val="00275D72"/>
    <w:rsid w:val="00276A33"/>
    <w:rsid w:val="00276A72"/>
    <w:rsid w:val="002805FB"/>
    <w:rsid w:val="00280910"/>
    <w:rsid w:val="00281072"/>
    <w:rsid w:val="00281081"/>
    <w:rsid w:val="00281A3F"/>
    <w:rsid w:val="00281F2C"/>
    <w:rsid w:val="00281FFB"/>
    <w:rsid w:val="00282342"/>
    <w:rsid w:val="002824B5"/>
    <w:rsid w:val="00282C3F"/>
    <w:rsid w:val="00283800"/>
    <w:rsid w:val="0028422E"/>
    <w:rsid w:val="0028471E"/>
    <w:rsid w:val="00284A62"/>
    <w:rsid w:val="0028574B"/>
    <w:rsid w:val="002869E2"/>
    <w:rsid w:val="00287A1A"/>
    <w:rsid w:val="00287AD6"/>
    <w:rsid w:val="00291D72"/>
    <w:rsid w:val="002926EB"/>
    <w:rsid w:val="00294917"/>
    <w:rsid w:val="00294F97"/>
    <w:rsid w:val="0029520C"/>
    <w:rsid w:val="002954DF"/>
    <w:rsid w:val="00295590"/>
    <w:rsid w:val="002962AE"/>
    <w:rsid w:val="00297370"/>
    <w:rsid w:val="00297EB2"/>
    <w:rsid w:val="002A0420"/>
    <w:rsid w:val="002A05BB"/>
    <w:rsid w:val="002A1DFF"/>
    <w:rsid w:val="002A25A8"/>
    <w:rsid w:val="002A4C8E"/>
    <w:rsid w:val="002A54A4"/>
    <w:rsid w:val="002A64BF"/>
    <w:rsid w:val="002A68BF"/>
    <w:rsid w:val="002A69F9"/>
    <w:rsid w:val="002A76C1"/>
    <w:rsid w:val="002B03F6"/>
    <w:rsid w:val="002B06FF"/>
    <w:rsid w:val="002B1D2C"/>
    <w:rsid w:val="002B1F67"/>
    <w:rsid w:val="002B26E6"/>
    <w:rsid w:val="002B3055"/>
    <w:rsid w:val="002B3C54"/>
    <w:rsid w:val="002B4611"/>
    <w:rsid w:val="002B4792"/>
    <w:rsid w:val="002B608C"/>
    <w:rsid w:val="002B6AC1"/>
    <w:rsid w:val="002B6EA7"/>
    <w:rsid w:val="002B6EBD"/>
    <w:rsid w:val="002C0003"/>
    <w:rsid w:val="002C0B05"/>
    <w:rsid w:val="002C2459"/>
    <w:rsid w:val="002C274B"/>
    <w:rsid w:val="002C4B1F"/>
    <w:rsid w:val="002C4CE3"/>
    <w:rsid w:val="002C4DDD"/>
    <w:rsid w:val="002D077C"/>
    <w:rsid w:val="002D1A35"/>
    <w:rsid w:val="002D2585"/>
    <w:rsid w:val="002D2FCC"/>
    <w:rsid w:val="002D4353"/>
    <w:rsid w:val="002D5E7D"/>
    <w:rsid w:val="002D5F77"/>
    <w:rsid w:val="002D6927"/>
    <w:rsid w:val="002D6CAA"/>
    <w:rsid w:val="002D73C2"/>
    <w:rsid w:val="002E0BE1"/>
    <w:rsid w:val="002E0CFF"/>
    <w:rsid w:val="002E1495"/>
    <w:rsid w:val="002E23E1"/>
    <w:rsid w:val="002E4781"/>
    <w:rsid w:val="002E52C8"/>
    <w:rsid w:val="002E5F8E"/>
    <w:rsid w:val="002E6123"/>
    <w:rsid w:val="002E716B"/>
    <w:rsid w:val="002F067B"/>
    <w:rsid w:val="002F093A"/>
    <w:rsid w:val="002F0F2F"/>
    <w:rsid w:val="002F1B4F"/>
    <w:rsid w:val="002F2665"/>
    <w:rsid w:val="002F3427"/>
    <w:rsid w:val="002F3651"/>
    <w:rsid w:val="002F411D"/>
    <w:rsid w:val="002F418B"/>
    <w:rsid w:val="002F4192"/>
    <w:rsid w:val="002F43A7"/>
    <w:rsid w:val="002F5314"/>
    <w:rsid w:val="002F5F16"/>
    <w:rsid w:val="002F66B3"/>
    <w:rsid w:val="002F7E5B"/>
    <w:rsid w:val="003001F3"/>
    <w:rsid w:val="003009FD"/>
    <w:rsid w:val="00300FA1"/>
    <w:rsid w:val="00301E51"/>
    <w:rsid w:val="0030281F"/>
    <w:rsid w:val="00302C7C"/>
    <w:rsid w:val="00303E23"/>
    <w:rsid w:val="00304567"/>
    <w:rsid w:val="00304757"/>
    <w:rsid w:val="00304CB7"/>
    <w:rsid w:val="00305CD8"/>
    <w:rsid w:val="00307B4F"/>
    <w:rsid w:val="003103E5"/>
    <w:rsid w:val="00311B56"/>
    <w:rsid w:val="00312CE0"/>
    <w:rsid w:val="0031307E"/>
    <w:rsid w:val="003135D3"/>
    <w:rsid w:val="00313C93"/>
    <w:rsid w:val="00315EE2"/>
    <w:rsid w:val="00316836"/>
    <w:rsid w:val="00316887"/>
    <w:rsid w:val="003177BE"/>
    <w:rsid w:val="00317E6C"/>
    <w:rsid w:val="00321646"/>
    <w:rsid w:val="00321CE3"/>
    <w:rsid w:val="003224B6"/>
    <w:rsid w:val="003246B3"/>
    <w:rsid w:val="00324B49"/>
    <w:rsid w:val="00325AD3"/>
    <w:rsid w:val="003266EE"/>
    <w:rsid w:val="00326D94"/>
    <w:rsid w:val="0033034A"/>
    <w:rsid w:val="00332000"/>
    <w:rsid w:val="00333536"/>
    <w:rsid w:val="0033389E"/>
    <w:rsid w:val="00333A62"/>
    <w:rsid w:val="00337066"/>
    <w:rsid w:val="00337EC1"/>
    <w:rsid w:val="00340FE8"/>
    <w:rsid w:val="00341A98"/>
    <w:rsid w:val="003420A0"/>
    <w:rsid w:val="00342126"/>
    <w:rsid w:val="00342983"/>
    <w:rsid w:val="00342E2F"/>
    <w:rsid w:val="003436B6"/>
    <w:rsid w:val="00343DF9"/>
    <w:rsid w:val="00344808"/>
    <w:rsid w:val="003460D9"/>
    <w:rsid w:val="00346166"/>
    <w:rsid w:val="00346DAE"/>
    <w:rsid w:val="00346EAF"/>
    <w:rsid w:val="00347FE6"/>
    <w:rsid w:val="003508F3"/>
    <w:rsid w:val="003511A7"/>
    <w:rsid w:val="00352A6C"/>
    <w:rsid w:val="00352EEF"/>
    <w:rsid w:val="0035394F"/>
    <w:rsid w:val="003544C6"/>
    <w:rsid w:val="00355E77"/>
    <w:rsid w:val="00355F83"/>
    <w:rsid w:val="003561B4"/>
    <w:rsid w:val="0035769F"/>
    <w:rsid w:val="00357E83"/>
    <w:rsid w:val="00357EC0"/>
    <w:rsid w:val="00360BDF"/>
    <w:rsid w:val="003612CC"/>
    <w:rsid w:val="00362538"/>
    <w:rsid w:val="0036283D"/>
    <w:rsid w:val="00363295"/>
    <w:rsid w:val="003632B5"/>
    <w:rsid w:val="00363B0E"/>
    <w:rsid w:val="00363E43"/>
    <w:rsid w:val="00364281"/>
    <w:rsid w:val="00364ACD"/>
    <w:rsid w:val="00366386"/>
    <w:rsid w:val="00366534"/>
    <w:rsid w:val="00367038"/>
    <w:rsid w:val="00367C9F"/>
    <w:rsid w:val="00367DDA"/>
    <w:rsid w:val="00370904"/>
    <w:rsid w:val="00371ACA"/>
    <w:rsid w:val="00372E7C"/>
    <w:rsid w:val="00372F3A"/>
    <w:rsid w:val="003741C9"/>
    <w:rsid w:val="003772E7"/>
    <w:rsid w:val="003800E7"/>
    <w:rsid w:val="00381445"/>
    <w:rsid w:val="00381CF7"/>
    <w:rsid w:val="00382399"/>
    <w:rsid w:val="00382973"/>
    <w:rsid w:val="00382EDC"/>
    <w:rsid w:val="00382FA7"/>
    <w:rsid w:val="00384243"/>
    <w:rsid w:val="00384FF0"/>
    <w:rsid w:val="00385242"/>
    <w:rsid w:val="00385688"/>
    <w:rsid w:val="003860DF"/>
    <w:rsid w:val="00386923"/>
    <w:rsid w:val="003877BA"/>
    <w:rsid w:val="003903E5"/>
    <w:rsid w:val="0039193C"/>
    <w:rsid w:val="00391940"/>
    <w:rsid w:val="00391B14"/>
    <w:rsid w:val="00391CA6"/>
    <w:rsid w:val="00392276"/>
    <w:rsid w:val="00392C7C"/>
    <w:rsid w:val="00393B45"/>
    <w:rsid w:val="00393D08"/>
    <w:rsid w:val="003941E1"/>
    <w:rsid w:val="003950D5"/>
    <w:rsid w:val="0039556E"/>
    <w:rsid w:val="003971F1"/>
    <w:rsid w:val="0039753B"/>
    <w:rsid w:val="003976CD"/>
    <w:rsid w:val="0039791A"/>
    <w:rsid w:val="003A09E8"/>
    <w:rsid w:val="003A0E29"/>
    <w:rsid w:val="003A1333"/>
    <w:rsid w:val="003A2665"/>
    <w:rsid w:val="003A29D6"/>
    <w:rsid w:val="003A38BF"/>
    <w:rsid w:val="003A6D81"/>
    <w:rsid w:val="003A6F14"/>
    <w:rsid w:val="003A77B0"/>
    <w:rsid w:val="003B2C89"/>
    <w:rsid w:val="003B4CAB"/>
    <w:rsid w:val="003B6A3C"/>
    <w:rsid w:val="003B7DAA"/>
    <w:rsid w:val="003C0BC2"/>
    <w:rsid w:val="003C16A4"/>
    <w:rsid w:val="003C1AA4"/>
    <w:rsid w:val="003C3EDA"/>
    <w:rsid w:val="003C4003"/>
    <w:rsid w:val="003C46FD"/>
    <w:rsid w:val="003C510C"/>
    <w:rsid w:val="003C6EEE"/>
    <w:rsid w:val="003D05B3"/>
    <w:rsid w:val="003D11E7"/>
    <w:rsid w:val="003D136A"/>
    <w:rsid w:val="003D1A20"/>
    <w:rsid w:val="003D22C1"/>
    <w:rsid w:val="003D31B1"/>
    <w:rsid w:val="003D344F"/>
    <w:rsid w:val="003D415F"/>
    <w:rsid w:val="003D5D14"/>
    <w:rsid w:val="003D61C4"/>
    <w:rsid w:val="003D711E"/>
    <w:rsid w:val="003D7949"/>
    <w:rsid w:val="003D79D2"/>
    <w:rsid w:val="003E0461"/>
    <w:rsid w:val="003E281E"/>
    <w:rsid w:val="003E29C2"/>
    <w:rsid w:val="003E3406"/>
    <w:rsid w:val="003E5326"/>
    <w:rsid w:val="003E54B1"/>
    <w:rsid w:val="003E5DB3"/>
    <w:rsid w:val="003E5F47"/>
    <w:rsid w:val="003E6DF8"/>
    <w:rsid w:val="003E6E05"/>
    <w:rsid w:val="003E71A0"/>
    <w:rsid w:val="003E74C8"/>
    <w:rsid w:val="003E7772"/>
    <w:rsid w:val="003F25AA"/>
    <w:rsid w:val="003F2DE6"/>
    <w:rsid w:val="003F337B"/>
    <w:rsid w:val="003F3FCD"/>
    <w:rsid w:val="003F4093"/>
    <w:rsid w:val="003F4FCC"/>
    <w:rsid w:val="003F5422"/>
    <w:rsid w:val="003F7905"/>
    <w:rsid w:val="00401918"/>
    <w:rsid w:val="00401975"/>
    <w:rsid w:val="0040293A"/>
    <w:rsid w:val="00402CAE"/>
    <w:rsid w:val="00404656"/>
    <w:rsid w:val="00404B02"/>
    <w:rsid w:val="0040580F"/>
    <w:rsid w:val="00406D2C"/>
    <w:rsid w:val="00406EEF"/>
    <w:rsid w:val="00407DB8"/>
    <w:rsid w:val="00411CAB"/>
    <w:rsid w:val="00412481"/>
    <w:rsid w:val="00413A57"/>
    <w:rsid w:val="004143CF"/>
    <w:rsid w:val="0041447E"/>
    <w:rsid w:val="004145AB"/>
    <w:rsid w:val="00415D93"/>
    <w:rsid w:val="00416BD8"/>
    <w:rsid w:val="004213CD"/>
    <w:rsid w:val="0042352E"/>
    <w:rsid w:val="00423DB5"/>
    <w:rsid w:val="00427C74"/>
    <w:rsid w:val="004310BB"/>
    <w:rsid w:val="004316E1"/>
    <w:rsid w:val="00431C92"/>
    <w:rsid w:val="00431EB5"/>
    <w:rsid w:val="00431EBD"/>
    <w:rsid w:val="00432338"/>
    <w:rsid w:val="00432605"/>
    <w:rsid w:val="004340D4"/>
    <w:rsid w:val="0043430F"/>
    <w:rsid w:val="004350C2"/>
    <w:rsid w:val="004357E1"/>
    <w:rsid w:val="00435875"/>
    <w:rsid w:val="004364C7"/>
    <w:rsid w:val="0044093D"/>
    <w:rsid w:val="00441117"/>
    <w:rsid w:val="004416D8"/>
    <w:rsid w:val="00442562"/>
    <w:rsid w:val="00442EF7"/>
    <w:rsid w:val="00442FF6"/>
    <w:rsid w:val="004431C1"/>
    <w:rsid w:val="004443FE"/>
    <w:rsid w:val="0045014D"/>
    <w:rsid w:val="00450259"/>
    <w:rsid w:val="0045047F"/>
    <w:rsid w:val="00450AD0"/>
    <w:rsid w:val="00452CFE"/>
    <w:rsid w:val="00452EA6"/>
    <w:rsid w:val="0045343A"/>
    <w:rsid w:val="00454257"/>
    <w:rsid w:val="004547D2"/>
    <w:rsid w:val="00456176"/>
    <w:rsid w:val="0045634A"/>
    <w:rsid w:val="00456E0B"/>
    <w:rsid w:val="00461495"/>
    <w:rsid w:val="00461C7D"/>
    <w:rsid w:val="00464CA4"/>
    <w:rsid w:val="0046563C"/>
    <w:rsid w:val="00466418"/>
    <w:rsid w:val="004669A2"/>
    <w:rsid w:val="00470594"/>
    <w:rsid w:val="004714AE"/>
    <w:rsid w:val="0047377B"/>
    <w:rsid w:val="00473D30"/>
    <w:rsid w:val="00474387"/>
    <w:rsid w:val="00474CBC"/>
    <w:rsid w:val="004762A8"/>
    <w:rsid w:val="0047692E"/>
    <w:rsid w:val="004800CD"/>
    <w:rsid w:val="00480F22"/>
    <w:rsid w:val="00481C50"/>
    <w:rsid w:val="00481F76"/>
    <w:rsid w:val="00482093"/>
    <w:rsid w:val="00485BDD"/>
    <w:rsid w:val="00485DFF"/>
    <w:rsid w:val="00486728"/>
    <w:rsid w:val="00486F69"/>
    <w:rsid w:val="004876D2"/>
    <w:rsid w:val="00487CC7"/>
    <w:rsid w:val="00490513"/>
    <w:rsid w:val="0049068F"/>
    <w:rsid w:val="00491384"/>
    <w:rsid w:val="004914BC"/>
    <w:rsid w:val="004917D7"/>
    <w:rsid w:val="00491900"/>
    <w:rsid w:val="00494ACA"/>
    <w:rsid w:val="0049549C"/>
    <w:rsid w:val="004954B0"/>
    <w:rsid w:val="0049555F"/>
    <w:rsid w:val="004958ED"/>
    <w:rsid w:val="00497B82"/>
    <w:rsid w:val="004A244F"/>
    <w:rsid w:val="004A3816"/>
    <w:rsid w:val="004A45B1"/>
    <w:rsid w:val="004A4DCB"/>
    <w:rsid w:val="004A6AFA"/>
    <w:rsid w:val="004A6C72"/>
    <w:rsid w:val="004A71F7"/>
    <w:rsid w:val="004A7296"/>
    <w:rsid w:val="004A7677"/>
    <w:rsid w:val="004A7DAF"/>
    <w:rsid w:val="004B194A"/>
    <w:rsid w:val="004B20F7"/>
    <w:rsid w:val="004B2F8A"/>
    <w:rsid w:val="004B3E69"/>
    <w:rsid w:val="004B4A89"/>
    <w:rsid w:val="004B4CAB"/>
    <w:rsid w:val="004B62B5"/>
    <w:rsid w:val="004B6BE1"/>
    <w:rsid w:val="004B7341"/>
    <w:rsid w:val="004B77F9"/>
    <w:rsid w:val="004C0D76"/>
    <w:rsid w:val="004C13CC"/>
    <w:rsid w:val="004C4EDD"/>
    <w:rsid w:val="004C68D2"/>
    <w:rsid w:val="004C6D06"/>
    <w:rsid w:val="004C742E"/>
    <w:rsid w:val="004C7823"/>
    <w:rsid w:val="004D0C86"/>
    <w:rsid w:val="004D102F"/>
    <w:rsid w:val="004D248C"/>
    <w:rsid w:val="004D2530"/>
    <w:rsid w:val="004D3862"/>
    <w:rsid w:val="004D3D54"/>
    <w:rsid w:val="004D492A"/>
    <w:rsid w:val="004D79F1"/>
    <w:rsid w:val="004D7E5C"/>
    <w:rsid w:val="004E05F3"/>
    <w:rsid w:val="004E078B"/>
    <w:rsid w:val="004E0A73"/>
    <w:rsid w:val="004E0D0A"/>
    <w:rsid w:val="004E1EDD"/>
    <w:rsid w:val="004E390D"/>
    <w:rsid w:val="004E4198"/>
    <w:rsid w:val="004E483C"/>
    <w:rsid w:val="004E495D"/>
    <w:rsid w:val="004E59C7"/>
    <w:rsid w:val="004E5ACA"/>
    <w:rsid w:val="004E5E38"/>
    <w:rsid w:val="004E664D"/>
    <w:rsid w:val="004E6A9F"/>
    <w:rsid w:val="004F01AA"/>
    <w:rsid w:val="004F0ABE"/>
    <w:rsid w:val="004F0B2C"/>
    <w:rsid w:val="004F0B35"/>
    <w:rsid w:val="004F15F0"/>
    <w:rsid w:val="004F538F"/>
    <w:rsid w:val="004F6AEA"/>
    <w:rsid w:val="005002B5"/>
    <w:rsid w:val="0050032F"/>
    <w:rsid w:val="00500CE9"/>
    <w:rsid w:val="00501E34"/>
    <w:rsid w:val="005030C9"/>
    <w:rsid w:val="005041E9"/>
    <w:rsid w:val="00504339"/>
    <w:rsid w:val="0050498B"/>
    <w:rsid w:val="00505520"/>
    <w:rsid w:val="005055C8"/>
    <w:rsid w:val="00505E02"/>
    <w:rsid w:val="00507404"/>
    <w:rsid w:val="00507CDE"/>
    <w:rsid w:val="0051173B"/>
    <w:rsid w:val="0051211F"/>
    <w:rsid w:val="00512547"/>
    <w:rsid w:val="00512EDF"/>
    <w:rsid w:val="00513002"/>
    <w:rsid w:val="00514232"/>
    <w:rsid w:val="005157F6"/>
    <w:rsid w:val="00515D52"/>
    <w:rsid w:val="0051606E"/>
    <w:rsid w:val="005160DF"/>
    <w:rsid w:val="005163A0"/>
    <w:rsid w:val="00520E68"/>
    <w:rsid w:val="005227DB"/>
    <w:rsid w:val="0052310F"/>
    <w:rsid w:val="00524B29"/>
    <w:rsid w:val="005255EC"/>
    <w:rsid w:val="00525C31"/>
    <w:rsid w:val="005260A7"/>
    <w:rsid w:val="0052674D"/>
    <w:rsid w:val="00526A6D"/>
    <w:rsid w:val="005270A1"/>
    <w:rsid w:val="00527353"/>
    <w:rsid w:val="0052792F"/>
    <w:rsid w:val="0053029A"/>
    <w:rsid w:val="005314BA"/>
    <w:rsid w:val="00531E2E"/>
    <w:rsid w:val="005321E3"/>
    <w:rsid w:val="005332FE"/>
    <w:rsid w:val="0053386C"/>
    <w:rsid w:val="00534446"/>
    <w:rsid w:val="00534713"/>
    <w:rsid w:val="00536746"/>
    <w:rsid w:val="005369A9"/>
    <w:rsid w:val="005404E0"/>
    <w:rsid w:val="005408CC"/>
    <w:rsid w:val="00541222"/>
    <w:rsid w:val="00542023"/>
    <w:rsid w:val="005425B5"/>
    <w:rsid w:val="00542768"/>
    <w:rsid w:val="00542C9A"/>
    <w:rsid w:val="00543025"/>
    <w:rsid w:val="00543DD6"/>
    <w:rsid w:val="00544939"/>
    <w:rsid w:val="00544BC7"/>
    <w:rsid w:val="0054588A"/>
    <w:rsid w:val="00545C5B"/>
    <w:rsid w:val="00546BF6"/>
    <w:rsid w:val="00546C27"/>
    <w:rsid w:val="00547287"/>
    <w:rsid w:val="0055121B"/>
    <w:rsid w:val="00553222"/>
    <w:rsid w:val="00554906"/>
    <w:rsid w:val="00555C13"/>
    <w:rsid w:val="00555E15"/>
    <w:rsid w:val="00555F5D"/>
    <w:rsid w:val="00557504"/>
    <w:rsid w:val="005601BF"/>
    <w:rsid w:val="0056077C"/>
    <w:rsid w:val="00560FD1"/>
    <w:rsid w:val="00561BAF"/>
    <w:rsid w:val="00561BB0"/>
    <w:rsid w:val="00562079"/>
    <w:rsid w:val="00562176"/>
    <w:rsid w:val="00563241"/>
    <w:rsid w:val="00563817"/>
    <w:rsid w:val="00563DED"/>
    <w:rsid w:val="00564D46"/>
    <w:rsid w:val="00565FDF"/>
    <w:rsid w:val="005668D3"/>
    <w:rsid w:val="00566B23"/>
    <w:rsid w:val="00567801"/>
    <w:rsid w:val="00567D6B"/>
    <w:rsid w:val="00567DA7"/>
    <w:rsid w:val="00571EE8"/>
    <w:rsid w:val="005726CE"/>
    <w:rsid w:val="00572C6E"/>
    <w:rsid w:val="0057320F"/>
    <w:rsid w:val="005738B1"/>
    <w:rsid w:val="00573F4A"/>
    <w:rsid w:val="00574122"/>
    <w:rsid w:val="0057539C"/>
    <w:rsid w:val="00576375"/>
    <w:rsid w:val="005808A6"/>
    <w:rsid w:val="005809E3"/>
    <w:rsid w:val="0058104D"/>
    <w:rsid w:val="00581323"/>
    <w:rsid w:val="0058160B"/>
    <w:rsid w:val="00581C3C"/>
    <w:rsid w:val="00581D2A"/>
    <w:rsid w:val="00582EFB"/>
    <w:rsid w:val="00583538"/>
    <w:rsid w:val="00583617"/>
    <w:rsid w:val="00583948"/>
    <w:rsid w:val="00585084"/>
    <w:rsid w:val="00585245"/>
    <w:rsid w:val="00585787"/>
    <w:rsid w:val="00590092"/>
    <w:rsid w:val="00590128"/>
    <w:rsid w:val="00590254"/>
    <w:rsid w:val="0059098F"/>
    <w:rsid w:val="0059286F"/>
    <w:rsid w:val="00592DF9"/>
    <w:rsid w:val="005937A1"/>
    <w:rsid w:val="005939F9"/>
    <w:rsid w:val="005948C5"/>
    <w:rsid w:val="00594D02"/>
    <w:rsid w:val="005955B1"/>
    <w:rsid w:val="00595C49"/>
    <w:rsid w:val="00596A4A"/>
    <w:rsid w:val="005A0580"/>
    <w:rsid w:val="005A06A1"/>
    <w:rsid w:val="005A09B3"/>
    <w:rsid w:val="005A160A"/>
    <w:rsid w:val="005A17E8"/>
    <w:rsid w:val="005A2393"/>
    <w:rsid w:val="005A26ED"/>
    <w:rsid w:val="005A2AFC"/>
    <w:rsid w:val="005A4165"/>
    <w:rsid w:val="005A42C4"/>
    <w:rsid w:val="005A48DD"/>
    <w:rsid w:val="005A4910"/>
    <w:rsid w:val="005A4F63"/>
    <w:rsid w:val="005A63A9"/>
    <w:rsid w:val="005A6AD3"/>
    <w:rsid w:val="005A774F"/>
    <w:rsid w:val="005A7E39"/>
    <w:rsid w:val="005B0254"/>
    <w:rsid w:val="005B04F1"/>
    <w:rsid w:val="005B0A37"/>
    <w:rsid w:val="005B5419"/>
    <w:rsid w:val="005B57A3"/>
    <w:rsid w:val="005C02B4"/>
    <w:rsid w:val="005C0443"/>
    <w:rsid w:val="005C11A0"/>
    <w:rsid w:val="005C26D1"/>
    <w:rsid w:val="005C2921"/>
    <w:rsid w:val="005C4491"/>
    <w:rsid w:val="005C4793"/>
    <w:rsid w:val="005C4C35"/>
    <w:rsid w:val="005C501A"/>
    <w:rsid w:val="005C5066"/>
    <w:rsid w:val="005C5398"/>
    <w:rsid w:val="005C5A74"/>
    <w:rsid w:val="005C5B42"/>
    <w:rsid w:val="005C63A8"/>
    <w:rsid w:val="005C7DAE"/>
    <w:rsid w:val="005C7ECA"/>
    <w:rsid w:val="005D13B5"/>
    <w:rsid w:val="005D15F4"/>
    <w:rsid w:val="005D22C8"/>
    <w:rsid w:val="005D259A"/>
    <w:rsid w:val="005D67E8"/>
    <w:rsid w:val="005D788A"/>
    <w:rsid w:val="005D7FFA"/>
    <w:rsid w:val="005E0720"/>
    <w:rsid w:val="005E0744"/>
    <w:rsid w:val="005E18E5"/>
    <w:rsid w:val="005E19E3"/>
    <w:rsid w:val="005E24B1"/>
    <w:rsid w:val="005E2553"/>
    <w:rsid w:val="005E259A"/>
    <w:rsid w:val="005E2680"/>
    <w:rsid w:val="005E2E31"/>
    <w:rsid w:val="005E5459"/>
    <w:rsid w:val="005E54EC"/>
    <w:rsid w:val="005E5751"/>
    <w:rsid w:val="005E575E"/>
    <w:rsid w:val="005E6295"/>
    <w:rsid w:val="005E65D8"/>
    <w:rsid w:val="005E71DC"/>
    <w:rsid w:val="005E7D6B"/>
    <w:rsid w:val="005F04F7"/>
    <w:rsid w:val="005F0607"/>
    <w:rsid w:val="005F191F"/>
    <w:rsid w:val="005F1C25"/>
    <w:rsid w:val="005F2A41"/>
    <w:rsid w:val="005F3084"/>
    <w:rsid w:val="005F3426"/>
    <w:rsid w:val="005F3C01"/>
    <w:rsid w:val="005F49A0"/>
    <w:rsid w:val="005F5175"/>
    <w:rsid w:val="005F637D"/>
    <w:rsid w:val="005F7654"/>
    <w:rsid w:val="005F76AA"/>
    <w:rsid w:val="0060141A"/>
    <w:rsid w:val="00601765"/>
    <w:rsid w:val="00601C2E"/>
    <w:rsid w:val="00604748"/>
    <w:rsid w:val="0060592C"/>
    <w:rsid w:val="00606CB7"/>
    <w:rsid w:val="006106C8"/>
    <w:rsid w:val="006106D2"/>
    <w:rsid w:val="00610E21"/>
    <w:rsid w:val="00613EFD"/>
    <w:rsid w:val="006141D6"/>
    <w:rsid w:val="00615576"/>
    <w:rsid w:val="00616DF1"/>
    <w:rsid w:val="0061702C"/>
    <w:rsid w:val="006176A4"/>
    <w:rsid w:val="00617FB0"/>
    <w:rsid w:val="0062179F"/>
    <w:rsid w:val="006225AE"/>
    <w:rsid w:val="00622AC2"/>
    <w:rsid w:val="00623402"/>
    <w:rsid w:val="0062464A"/>
    <w:rsid w:val="006253C6"/>
    <w:rsid w:val="00626248"/>
    <w:rsid w:val="006269A7"/>
    <w:rsid w:val="006300AB"/>
    <w:rsid w:val="00636540"/>
    <w:rsid w:val="0064145D"/>
    <w:rsid w:val="0064440F"/>
    <w:rsid w:val="00644A68"/>
    <w:rsid w:val="00645152"/>
    <w:rsid w:val="006461DF"/>
    <w:rsid w:val="00646F0A"/>
    <w:rsid w:val="0064708B"/>
    <w:rsid w:val="0065005F"/>
    <w:rsid w:val="006500F0"/>
    <w:rsid w:val="00650170"/>
    <w:rsid w:val="00650548"/>
    <w:rsid w:val="006506DA"/>
    <w:rsid w:val="00652599"/>
    <w:rsid w:val="0065259B"/>
    <w:rsid w:val="00653145"/>
    <w:rsid w:val="006539EB"/>
    <w:rsid w:val="00654A21"/>
    <w:rsid w:val="00655BAE"/>
    <w:rsid w:val="0065738C"/>
    <w:rsid w:val="00657B48"/>
    <w:rsid w:val="0066104A"/>
    <w:rsid w:val="0066167F"/>
    <w:rsid w:val="00662754"/>
    <w:rsid w:val="0066295E"/>
    <w:rsid w:val="00663185"/>
    <w:rsid w:val="00663A45"/>
    <w:rsid w:val="00663F66"/>
    <w:rsid w:val="00664297"/>
    <w:rsid w:val="00664AA6"/>
    <w:rsid w:val="006650C9"/>
    <w:rsid w:val="006663A7"/>
    <w:rsid w:val="00667925"/>
    <w:rsid w:val="00667B81"/>
    <w:rsid w:val="00667CE7"/>
    <w:rsid w:val="00670949"/>
    <w:rsid w:val="00670B80"/>
    <w:rsid w:val="00670F83"/>
    <w:rsid w:val="00673218"/>
    <w:rsid w:val="0067350D"/>
    <w:rsid w:val="0067466D"/>
    <w:rsid w:val="00674693"/>
    <w:rsid w:val="00675AD0"/>
    <w:rsid w:val="0067604D"/>
    <w:rsid w:val="00680427"/>
    <w:rsid w:val="00680C0E"/>
    <w:rsid w:val="00682F49"/>
    <w:rsid w:val="006831C9"/>
    <w:rsid w:val="006839D5"/>
    <w:rsid w:val="00684A48"/>
    <w:rsid w:val="0068542E"/>
    <w:rsid w:val="006854F8"/>
    <w:rsid w:val="00686182"/>
    <w:rsid w:val="006865A7"/>
    <w:rsid w:val="00687F37"/>
    <w:rsid w:val="00687FB6"/>
    <w:rsid w:val="00691510"/>
    <w:rsid w:val="0069172E"/>
    <w:rsid w:val="00691ADB"/>
    <w:rsid w:val="00691BB0"/>
    <w:rsid w:val="00691EED"/>
    <w:rsid w:val="006934CF"/>
    <w:rsid w:val="00694008"/>
    <w:rsid w:val="00694D76"/>
    <w:rsid w:val="00695956"/>
    <w:rsid w:val="00696BFA"/>
    <w:rsid w:val="0069766A"/>
    <w:rsid w:val="006A0240"/>
    <w:rsid w:val="006A04D9"/>
    <w:rsid w:val="006A0909"/>
    <w:rsid w:val="006A0968"/>
    <w:rsid w:val="006A1DCC"/>
    <w:rsid w:val="006A2BAA"/>
    <w:rsid w:val="006A3077"/>
    <w:rsid w:val="006A4134"/>
    <w:rsid w:val="006A591A"/>
    <w:rsid w:val="006A5D38"/>
    <w:rsid w:val="006A5EEE"/>
    <w:rsid w:val="006A60A6"/>
    <w:rsid w:val="006A6451"/>
    <w:rsid w:val="006A774E"/>
    <w:rsid w:val="006A7BA5"/>
    <w:rsid w:val="006A7DE3"/>
    <w:rsid w:val="006B0182"/>
    <w:rsid w:val="006B0CAC"/>
    <w:rsid w:val="006B0F9D"/>
    <w:rsid w:val="006B19C3"/>
    <w:rsid w:val="006B213F"/>
    <w:rsid w:val="006B24D3"/>
    <w:rsid w:val="006B3B27"/>
    <w:rsid w:val="006B4200"/>
    <w:rsid w:val="006B519C"/>
    <w:rsid w:val="006B57A7"/>
    <w:rsid w:val="006B7DF5"/>
    <w:rsid w:val="006C176C"/>
    <w:rsid w:val="006C2287"/>
    <w:rsid w:val="006C25F5"/>
    <w:rsid w:val="006C386A"/>
    <w:rsid w:val="006C50F4"/>
    <w:rsid w:val="006C5B04"/>
    <w:rsid w:val="006C604B"/>
    <w:rsid w:val="006C61C2"/>
    <w:rsid w:val="006C64BA"/>
    <w:rsid w:val="006C6514"/>
    <w:rsid w:val="006C6EE3"/>
    <w:rsid w:val="006C72FC"/>
    <w:rsid w:val="006C73AB"/>
    <w:rsid w:val="006C77FD"/>
    <w:rsid w:val="006D0DAB"/>
    <w:rsid w:val="006D16FF"/>
    <w:rsid w:val="006D1AD5"/>
    <w:rsid w:val="006D2082"/>
    <w:rsid w:val="006D28EF"/>
    <w:rsid w:val="006D3CDD"/>
    <w:rsid w:val="006D4046"/>
    <w:rsid w:val="006D4DB0"/>
    <w:rsid w:val="006D5A3A"/>
    <w:rsid w:val="006D663A"/>
    <w:rsid w:val="006D752B"/>
    <w:rsid w:val="006E0376"/>
    <w:rsid w:val="006E120C"/>
    <w:rsid w:val="006E3226"/>
    <w:rsid w:val="006E4ADA"/>
    <w:rsid w:val="006E4C87"/>
    <w:rsid w:val="006E4D62"/>
    <w:rsid w:val="006E4EE5"/>
    <w:rsid w:val="006E5958"/>
    <w:rsid w:val="006E7C99"/>
    <w:rsid w:val="006E7E3E"/>
    <w:rsid w:val="006F045A"/>
    <w:rsid w:val="006F0C46"/>
    <w:rsid w:val="006F13F6"/>
    <w:rsid w:val="006F251E"/>
    <w:rsid w:val="006F265A"/>
    <w:rsid w:val="006F2806"/>
    <w:rsid w:val="006F3B84"/>
    <w:rsid w:val="006F46FA"/>
    <w:rsid w:val="006F5313"/>
    <w:rsid w:val="006F78E5"/>
    <w:rsid w:val="006F7CAE"/>
    <w:rsid w:val="00700524"/>
    <w:rsid w:val="00700778"/>
    <w:rsid w:val="00700D37"/>
    <w:rsid w:val="00701186"/>
    <w:rsid w:val="00701F22"/>
    <w:rsid w:val="007035FB"/>
    <w:rsid w:val="007038CC"/>
    <w:rsid w:val="00704470"/>
    <w:rsid w:val="0070502A"/>
    <w:rsid w:val="007055B2"/>
    <w:rsid w:val="00705A91"/>
    <w:rsid w:val="0070647E"/>
    <w:rsid w:val="00706B83"/>
    <w:rsid w:val="00707648"/>
    <w:rsid w:val="00707810"/>
    <w:rsid w:val="00712112"/>
    <w:rsid w:val="00712EF9"/>
    <w:rsid w:val="00713972"/>
    <w:rsid w:val="00713CE6"/>
    <w:rsid w:val="0071434F"/>
    <w:rsid w:val="007154BB"/>
    <w:rsid w:val="0071667A"/>
    <w:rsid w:val="0071686B"/>
    <w:rsid w:val="00717BE7"/>
    <w:rsid w:val="007207FF"/>
    <w:rsid w:val="00721542"/>
    <w:rsid w:val="00722165"/>
    <w:rsid w:val="007228D8"/>
    <w:rsid w:val="00723796"/>
    <w:rsid w:val="00724588"/>
    <w:rsid w:val="00724649"/>
    <w:rsid w:val="007256E2"/>
    <w:rsid w:val="00727166"/>
    <w:rsid w:val="00727556"/>
    <w:rsid w:val="00727586"/>
    <w:rsid w:val="00727589"/>
    <w:rsid w:val="00727D50"/>
    <w:rsid w:val="00730333"/>
    <w:rsid w:val="007317A9"/>
    <w:rsid w:val="007319CC"/>
    <w:rsid w:val="00733220"/>
    <w:rsid w:val="0073397F"/>
    <w:rsid w:val="007346C5"/>
    <w:rsid w:val="00735724"/>
    <w:rsid w:val="00735D86"/>
    <w:rsid w:val="007369AF"/>
    <w:rsid w:val="00740110"/>
    <w:rsid w:val="00740DE0"/>
    <w:rsid w:val="0074144E"/>
    <w:rsid w:val="0074162F"/>
    <w:rsid w:val="00742C2D"/>
    <w:rsid w:val="007432BA"/>
    <w:rsid w:val="0074583E"/>
    <w:rsid w:val="00745888"/>
    <w:rsid w:val="00746B1C"/>
    <w:rsid w:val="007471A4"/>
    <w:rsid w:val="007512E8"/>
    <w:rsid w:val="007534B5"/>
    <w:rsid w:val="0075374B"/>
    <w:rsid w:val="00755597"/>
    <w:rsid w:val="00755602"/>
    <w:rsid w:val="00755C9B"/>
    <w:rsid w:val="00760931"/>
    <w:rsid w:val="00760C6C"/>
    <w:rsid w:val="00761654"/>
    <w:rsid w:val="00761937"/>
    <w:rsid w:val="00767477"/>
    <w:rsid w:val="007674F5"/>
    <w:rsid w:val="007709FA"/>
    <w:rsid w:val="00771FC6"/>
    <w:rsid w:val="00772D5C"/>
    <w:rsid w:val="00773B06"/>
    <w:rsid w:val="00774229"/>
    <w:rsid w:val="007742A3"/>
    <w:rsid w:val="00774CA1"/>
    <w:rsid w:val="00774FB8"/>
    <w:rsid w:val="00775BD4"/>
    <w:rsid w:val="00776FBC"/>
    <w:rsid w:val="00780B29"/>
    <w:rsid w:val="00781FE2"/>
    <w:rsid w:val="00782885"/>
    <w:rsid w:val="0078393C"/>
    <w:rsid w:val="00784D3E"/>
    <w:rsid w:val="00785B15"/>
    <w:rsid w:val="00785C25"/>
    <w:rsid w:val="00785E1D"/>
    <w:rsid w:val="00786EB6"/>
    <w:rsid w:val="00787A16"/>
    <w:rsid w:val="007922F7"/>
    <w:rsid w:val="0079315A"/>
    <w:rsid w:val="0079515F"/>
    <w:rsid w:val="007A294F"/>
    <w:rsid w:val="007A30AA"/>
    <w:rsid w:val="007A319E"/>
    <w:rsid w:val="007A4D39"/>
    <w:rsid w:val="007A5156"/>
    <w:rsid w:val="007B0658"/>
    <w:rsid w:val="007B1FA2"/>
    <w:rsid w:val="007B2A49"/>
    <w:rsid w:val="007B313E"/>
    <w:rsid w:val="007B4818"/>
    <w:rsid w:val="007B558A"/>
    <w:rsid w:val="007B6DC0"/>
    <w:rsid w:val="007C025B"/>
    <w:rsid w:val="007C0880"/>
    <w:rsid w:val="007C0948"/>
    <w:rsid w:val="007C1100"/>
    <w:rsid w:val="007C1CD1"/>
    <w:rsid w:val="007C2C35"/>
    <w:rsid w:val="007C323C"/>
    <w:rsid w:val="007C3A98"/>
    <w:rsid w:val="007C3BC7"/>
    <w:rsid w:val="007C4DA0"/>
    <w:rsid w:val="007C689E"/>
    <w:rsid w:val="007C7E14"/>
    <w:rsid w:val="007D0D81"/>
    <w:rsid w:val="007D1159"/>
    <w:rsid w:val="007D1795"/>
    <w:rsid w:val="007D2C42"/>
    <w:rsid w:val="007D2F7B"/>
    <w:rsid w:val="007D3934"/>
    <w:rsid w:val="007D3964"/>
    <w:rsid w:val="007D5155"/>
    <w:rsid w:val="007D5B56"/>
    <w:rsid w:val="007D5F49"/>
    <w:rsid w:val="007D6B00"/>
    <w:rsid w:val="007E0328"/>
    <w:rsid w:val="007E232F"/>
    <w:rsid w:val="007E2617"/>
    <w:rsid w:val="007E42F1"/>
    <w:rsid w:val="007E4A10"/>
    <w:rsid w:val="007E52B6"/>
    <w:rsid w:val="007E6F7E"/>
    <w:rsid w:val="007E71A5"/>
    <w:rsid w:val="007E77F8"/>
    <w:rsid w:val="007E78D1"/>
    <w:rsid w:val="007E7ED1"/>
    <w:rsid w:val="007F08CF"/>
    <w:rsid w:val="007F0AF0"/>
    <w:rsid w:val="007F12BB"/>
    <w:rsid w:val="007F14BE"/>
    <w:rsid w:val="007F1AA6"/>
    <w:rsid w:val="007F3238"/>
    <w:rsid w:val="007F3750"/>
    <w:rsid w:val="007F37E5"/>
    <w:rsid w:val="007F4AD3"/>
    <w:rsid w:val="007F54DD"/>
    <w:rsid w:val="007F5C3B"/>
    <w:rsid w:val="007F6719"/>
    <w:rsid w:val="007F6D6B"/>
    <w:rsid w:val="007F72F3"/>
    <w:rsid w:val="008004D3"/>
    <w:rsid w:val="008006C2"/>
    <w:rsid w:val="00800D62"/>
    <w:rsid w:val="00801B18"/>
    <w:rsid w:val="00802D76"/>
    <w:rsid w:val="00804407"/>
    <w:rsid w:val="00804838"/>
    <w:rsid w:val="008054C7"/>
    <w:rsid w:val="00806CCF"/>
    <w:rsid w:val="008079A5"/>
    <w:rsid w:val="0081066F"/>
    <w:rsid w:val="00810A9A"/>
    <w:rsid w:val="00811199"/>
    <w:rsid w:val="00811D7F"/>
    <w:rsid w:val="00812C52"/>
    <w:rsid w:val="00812DE1"/>
    <w:rsid w:val="00812EBF"/>
    <w:rsid w:val="0081324E"/>
    <w:rsid w:val="00813712"/>
    <w:rsid w:val="008171FF"/>
    <w:rsid w:val="00817737"/>
    <w:rsid w:val="00817B82"/>
    <w:rsid w:val="00817D7F"/>
    <w:rsid w:val="008211AD"/>
    <w:rsid w:val="0082124F"/>
    <w:rsid w:val="008213F6"/>
    <w:rsid w:val="00821FD5"/>
    <w:rsid w:val="008224DE"/>
    <w:rsid w:val="00822897"/>
    <w:rsid w:val="00823D14"/>
    <w:rsid w:val="00823E37"/>
    <w:rsid w:val="00824510"/>
    <w:rsid w:val="008248EB"/>
    <w:rsid w:val="00827067"/>
    <w:rsid w:val="00827863"/>
    <w:rsid w:val="0082792A"/>
    <w:rsid w:val="00831DCC"/>
    <w:rsid w:val="0083206C"/>
    <w:rsid w:val="008328B1"/>
    <w:rsid w:val="00832CBE"/>
    <w:rsid w:val="00833194"/>
    <w:rsid w:val="00833305"/>
    <w:rsid w:val="00835A39"/>
    <w:rsid w:val="008360C3"/>
    <w:rsid w:val="00837719"/>
    <w:rsid w:val="00840C86"/>
    <w:rsid w:val="00842F66"/>
    <w:rsid w:val="00843F73"/>
    <w:rsid w:val="00846457"/>
    <w:rsid w:val="00846E1A"/>
    <w:rsid w:val="00850755"/>
    <w:rsid w:val="00851505"/>
    <w:rsid w:val="00851831"/>
    <w:rsid w:val="00852474"/>
    <w:rsid w:val="0085255F"/>
    <w:rsid w:val="008533C7"/>
    <w:rsid w:val="008536CD"/>
    <w:rsid w:val="008539D7"/>
    <w:rsid w:val="00853C00"/>
    <w:rsid w:val="0085491E"/>
    <w:rsid w:val="00855214"/>
    <w:rsid w:val="0085594E"/>
    <w:rsid w:val="00856BFD"/>
    <w:rsid w:val="00857394"/>
    <w:rsid w:val="00857D4A"/>
    <w:rsid w:val="00860DE6"/>
    <w:rsid w:val="00862F17"/>
    <w:rsid w:val="00863395"/>
    <w:rsid w:val="008633CF"/>
    <w:rsid w:val="00863E4E"/>
    <w:rsid w:val="0086423E"/>
    <w:rsid w:val="008645FD"/>
    <w:rsid w:val="00864D1C"/>
    <w:rsid w:val="0086522F"/>
    <w:rsid w:val="00865F01"/>
    <w:rsid w:val="00866BCF"/>
    <w:rsid w:val="00866E00"/>
    <w:rsid w:val="008678C6"/>
    <w:rsid w:val="00867A55"/>
    <w:rsid w:val="0087002F"/>
    <w:rsid w:val="00870D9D"/>
    <w:rsid w:val="00871372"/>
    <w:rsid w:val="00871FF4"/>
    <w:rsid w:val="00872545"/>
    <w:rsid w:val="00872BDA"/>
    <w:rsid w:val="00873442"/>
    <w:rsid w:val="00873F6B"/>
    <w:rsid w:val="00874858"/>
    <w:rsid w:val="00874F9C"/>
    <w:rsid w:val="0087550E"/>
    <w:rsid w:val="00876157"/>
    <w:rsid w:val="00877836"/>
    <w:rsid w:val="00877866"/>
    <w:rsid w:val="0087786F"/>
    <w:rsid w:val="00877943"/>
    <w:rsid w:val="008800C6"/>
    <w:rsid w:val="0088092A"/>
    <w:rsid w:val="00880D0A"/>
    <w:rsid w:val="00881008"/>
    <w:rsid w:val="0088241F"/>
    <w:rsid w:val="00882982"/>
    <w:rsid w:val="00882A8D"/>
    <w:rsid w:val="0088364E"/>
    <w:rsid w:val="00883E00"/>
    <w:rsid w:val="00884839"/>
    <w:rsid w:val="008857FE"/>
    <w:rsid w:val="00885B8A"/>
    <w:rsid w:val="00887425"/>
    <w:rsid w:val="00887F02"/>
    <w:rsid w:val="008905FE"/>
    <w:rsid w:val="00890A6D"/>
    <w:rsid w:val="00890DAA"/>
    <w:rsid w:val="0089116B"/>
    <w:rsid w:val="008911EC"/>
    <w:rsid w:val="00891CAC"/>
    <w:rsid w:val="00891F52"/>
    <w:rsid w:val="00893B5A"/>
    <w:rsid w:val="008944C6"/>
    <w:rsid w:val="00894640"/>
    <w:rsid w:val="008951EC"/>
    <w:rsid w:val="00896A94"/>
    <w:rsid w:val="0089736E"/>
    <w:rsid w:val="00897643"/>
    <w:rsid w:val="008A171E"/>
    <w:rsid w:val="008A2405"/>
    <w:rsid w:val="008A25F2"/>
    <w:rsid w:val="008A2A1D"/>
    <w:rsid w:val="008A342E"/>
    <w:rsid w:val="008A5B0B"/>
    <w:rsid w:val="008A6C38"/>
    <w:rsid w:val="008A73E3"/>
    <w:rsid w:val="008A748C"/>
    <w:rsid w:val="008A7F05"/>
    <w:rsid w:val="008B0612"/>
    <w:rsid w:val="008B142C"/>
    <w:rsid w:val="008B2186"/>
    <w:rsid w:val="008B2497"/>
    <w:rsid w:val="008B27F1"/>
    <w:rsid w:val="008B337F"/>
    <w:rsid w:val="008B3E6D"/>
    <w:rsid w:val="008B4662"/>
    <w:rsid w:val="008B6966"/>
    <w:rsid w:val="008B7DBF"/>
    <w:rsid w:val="008C03DF"/>
    <w:rsid w:val="008C0B3C"/>
    <w:rsid w:val="008C21E5"/>
    <w:rsid w:val="008C296C"/>
    <w:rsid w:val="008C4083"/>
    <w:rsid w:val="008C41DA"/>
    <w:rsid w:val="008C4ACA"/>
    <w:rsid w:val="008C5042"/>
    <w:rsid w:val="008C61F3"/>
    <w:rsid w:val="008C691F"/>
    <w:rsid w:val="008C7188"/>
    <w:rsid w:val="008C7BC2"/>
    <w:rsid w:val="008D1BEC"/>
    <w:rsid w:val="008D1C54"/>
    <w:rsid w:val="008D35FB"/>
    <w:rsid w:val="008D36AD"/>
    <w:rsid w:val="008D4E5F"/>
    <w:rsid w:val="008D4FAD"/>
    <w:rsid w:val="008D51AD"/>
    <w:rsid w:val="008D63B6"/>
    <w:rsid w:val="008D6BCB"/>
    <w:rsid w:val="008D6D87"/>
    <w:rsid w:val="008D7500"/>
    <w:rsid w:val="008E08D7"/>
    <w:rsid w:val="008E11ED"/>
    <w:rsid w:val="008E12D8"/>
    <w:rsid w:val="008E1B17"/>
    <w:rsid w:val="008E1BCB"/>
    <w:rsid w:val="008E20E1"/>
    <w:rsid w:val="008E2231"/>
    <w:rsid w:val="008E22AF"/>
    <w:rsid w:val="008E2DFF"/>
    <w:rsid w:val="008E3363"/>
    <w:rsid w:val="008E3A75"/>
    <w:rsid w:val="008E3F1B"/>
    <w:rsid w:val="008E42EE"/>
    <w:rsid w:val="008E4466"/>
    <w:rsid w:val="008E5C33"/>
    <w:rsid w:val="008E5FE7"/>
    <w:rsid w:val="008E6BA4"/>
    <w:rsid w:val="008F0456"/>
    <w:rsid w:val="008F2A3C"/>
    <w:rsid w:val="008F2F96"/>
    <w:rsid w:val="008F35C1"/>
    <w:rsid w:val="008F3B5F"/>
    <w:rsid w:val="008F4645"/>
    <w:rsid w:val="008F4673"/>
    <w:rsid w:val="008F4C30"/>
    <w:rsid w:val="008F5510"/>
    <w:rsid w:val="008F6D2F"/>
    <w:rsid w:val="008F7159"/>
    <w:rsid w:val="009013FD"/>
    <w:rsid w:val="009018C2"/>
    <w:rsid w:val="0090278E"/>
    <w:rsid w:val="00902DC4"/>
    <w:rsid w:val="0090499F"/>
    <w:rsid w:val="00906C4C"/>
    <w:rsid w:val="00906C69"/>
    <w:rsid w:val="009074BA"/>
    <w:rsid w:val="009076FA"/>
    <w:rsid w:val="0090782F"/>
    <w:rsid w:val="009104C0"/>
    <w:rsid w:val="00910A33"/>
    <w:rsid w:val="00912ADD"/>
    <w:rsid w:val="0091304C"/>
    <w:rsid w:val="00913920"/>
    <w:rsid w:val="009146AC"/>
    <w:rsid w:val="00914762"/>
    <w:rsid w:val="00915245"/>
    <w:rsid w:val="009161C5"/>
    <w:rsid w:val="00917CC7"/>
    <w:rsid w:val="00917CE5"/>
    <w:rsid w:val="00920BDE"/>
    <w:rsid w:val="00920C54"/>
    <w:rsid w:val="00921077"/>
    <w:rsid w:val="00921187"/>
    <w:rsid w:val="00921ABF"/>
    <w:rsid w:val="00921F47"/>
    <w:rsid w:val="00925226"/>
    <w:rsid w:val="00925367"/>
    <w:rsid w:val="00926B12"/>
    <w:rsid w:val="00930964"/>
    <w:rsid w:val="009309B1"/>
    <w:rsid w:val="00931D84"/>
    <w:rsid w:val="00931D9D"/>
    <w:rsid w:val="00932FC5"/>
    <w:rsid w:val="0093432D"/>
    <w:rsid w:val="009344DD"/>
    <w:rsid w:val="0093599D"/>
    <w:rsid w:val="00935A6C"/>
    <w:rsid w:val="00935D27"/>
    <w:rsid w:val="00936D27"/>
    <w:rsid w:val="00937432"/>
    <w:rsid w:val="009378AC"/>
    <w:rsid w:val="00940D74"/>
    <w:rsid w:val="00941F5F"/>
    <w:rsid w:val="00942B0F"/>
    <w:rsid w:val="0094374E"/>
    <w:rsid w:val="0094516C"/>
    <w:rsid w:val="00945837"/>
    <w:rsid w:val="00945A05"/>
    <w:rsid w:val="00945C1F"/>
    <w:rsid w:val="009461F6"/>
    <w:rsid w:val="0094779D"/>
    <w:rsid w:val="00947F27"/>
    <w:rsid w:val="00951EFD"/>
    <w:rsid w:val="00953BA6"/>
    <w:rsid w:val="0095577A"/>
    <w:rsid w:val="0095586E"/>
    <w:rsid w:val="0095659E"/>
    <w:rsid w:val="0095667B"/>
    <w:rsid w:val="009576F3"/>
    <w:rsid w:val="009603DB"/>
    <w:rsid w:val="00960BE0"/>
    <w:rsid w:val="00961A47"/>
    <w:rsid w:val="0096240C"/>
    <w:rsid w:val="0096259F"/>
    <w:rsid w:val="00962B56"/>
    <w:rsid w:val="00963D4A"/>
    <w:rsid w:val="009651C9"/>
    <w:rsid w:val="00971136"/>
    <w:rsid w:val="00971B12"/>
    <w:rsid w:val="00971E1B"/>
    <w:rsid w:val="00972FA2"/>
    <w:rsid w:val="009738E6"/>
    <w:rsid w:val="00974196"/>
    <w:rsid w:val="009763CF"/>
    <w:rsid w:val="0097701F"/>
    <w:rsid w:val="0097712C"/>
    <w:rsid w:val="0098219F"/>
    <w:rsid w:val="009828F9"/>
    <w:rsid w:val="00982DD8"/>
    <w:rsid w:val="00982E91"/>
    <w:rsid w:val="00983542"/>
    <w:rsid w:val="00983613"/>
    <w:rsid w:val="0098365D"/>
    <w:rsid w:val="00984E4A"/>
    <w:rsid w:val="009869C3"/>
    <w:rsid w:val="00986F35"/>
    <w:rsid w:val="009871F1"/>
    <w:rsid w:val="00991650"/>
    <w:rsid w:val="00991B27"/>
    <w:rsid w:val="00991EB2"/>
    <w:rsid w:val="00991FD7"/>
    <w:rsid w:val="00992DB3"/>
    <w:rsid w:val="0099615D"/>
    <w:rsid w:val="009968AA"/>
    <w:rsid w:val="00997476"/>
    <w:rsid w:val="00997C67"/>
    <w:rsid w:val="009A06D0"/>
    <w:rsid w:val="009A0D79"/>
    <w:rsid w:val="009A1C04"/>
    <w:rsid w:val="009A25FB"/>
    <w:rsid w:val="009A36C3"/>
    <w:rsid w:val="009A6206"/>
    <w:rsid w:val="009A7353"/>
    <w:rsid w:val="009A785B"/>
    <w:rsid w:val="009B063D"/>
    <w:rsid w:val="009B0DA0"/>
    <w:rsid w:val="009B2FBA"/>
    <w:rsid w:val="009B3A0A"/>
    <w:rsid w:val="009B3A62"/>
    <w:rsid w:val="009B44A1"/>
    <w:rsid w:val="009B49AB"/>
    <w:rsid w:val="009B5234"/>
    <w:rsid w:val="009B5580"/>
    <w:rsid w:val="009B57F0"/>
    <w:rsid w:val="009B580B"/>
    <w:rsid w:val="009B5A11"/>
    <w:rsid w:val="009B6DC4"/>
    <w:rsid w:val="009B7172"/>
    <w:rsid w:val="009C031D"/>
    <w:rsid w:val="009C04BA"/>
    <w:rsid w:val="009C4897"/>
    <w:rsid w:val="009C51C1"/>
    <w:rsid w:val="009C6A13"/>
    <w:rsid w:val="009C6A82"/>
    <w:rsid w:val="009C73BA"/>
    <w:rsid w:val="009C7677"/>
    <w:rsid w:val="009D119C"/>
    <w:rsid w:val="009D1917"/>
    <w:rsid w:val="009D1F26"/>
    <w:rsid w:val="009D209E"/>
    <w:rsid w:val="009D54B0"/>
    <w:rsid w:val="009D5621"/>
    <w:rsid w:val="009D5C56"/>
    <w:rsid w:val="009D6BBB"/>
    <w:rsid w:val="009D7845"/>
    <w:rsid w:val="009E1821"/>
    <w:rsid w:val="009E1DA7"/>
    <w:rsid w:val="009E3099"/>
    <w:rsid w:val="009E4383"/>
    <w:rsid w:val="009E4944"/>
    <w:rsid w:val="009E4DE1"/>
    <w:rsid w:val="009E5A89"/>
    <w:rsid w:val="009E7099"/>
    <w:rsid w:val="009E7215"/>
    <w:rsid w:val="009E7A03"/>
    <w:rsid w:val="009F01F7"/>
    <w:rsid w:val="009F0B56"/>
    <w:rsid w:val="009F133C"/>
    <w:rsid w:val="009F1E6C"/>
    <w:rsid w:val="009F243B"/>
    <w:rsid w:val="009F3C07"/>
    <w:rsid w:val="009F5B3F"/>
    <w:rsid w:val="009F6B65"/>
    <w:rsid w:val="009F7E90"/>
    <w:rsid w:val="00A00052"/>
    <w:rsid w:val="00A00D8C"/>
    <w:rsid w:val="00A00F69"/>
    <w:rsid w:val="00A020BE"/>
    <w:rsid w:val="00A03F97"/>
    <w:rsid w:val="00A04DC6"/>
    <w:rsid w:val="00A0545E"/>
    <w:rsid w:val="00A061D4"/>
    <w:rsid w:val="00A074F8"/>
    <w:rsid w:val="00A1095A"/>
    <w:rsid w:val="00A12CBC"/>
    <w:rsid w:val="00A13418"/>
    <w:rsid w:val="00A13728"/>
    <w:rsid w:val="00A16357"/>
    <w:rsid w:val="00A166B3"/>
    <w:rsid w:val="00A16C76"/>
    <w:rsid w:val="00A20617"/>
    <w:rsid w:val="00A20E25"/>
    <w:rsid w:val="00A218F2"/>
    <w:rsid w:val="00A22AC5"/>
    <w:rsid w:val="00A22BBB"/>
    <w:rsid w:val="00A22BBF"/>
    <w:rsid w:val="00A23227"/>
    <w:rsid w:val="00A235CD"/>
    <w:rsid w:val="00A23879"/>
    <w:rsid w:val="00A248EC"/>
    <w:rsid w:val="00A24A9E"/>
    <w:rsid w:val="00A24E74"/>
    <w:rsid w:val="00A2532A"/>
    <w:rsid w:val="00A2533E"/>
    <w:rsid w:val="00A25DA6"/>
    <w:rsid w:val="00A2612E"/>
    <w:rsid w:val="00A2647D"/>
    <w:rsid w:val="00A267D1"/>
    <w:rsid w:val="00A279D6"/>
    <w:rsid w:val="00A30279"/>
    <w:rsid w:val="00A308A6"/>
    <w:rsid w:val="00A31869"/>
    <w:rsid w:val="00A31A9E"/>
    <w:rsid w:val="00A32875"/>
    <w:rsid w:val="00A3398B"/>
    <w:rsid w:val="00A348BF"/>
    <w:rsid w:val="00A35633"/>
    <w:rsid w:val="00A4016B"/>
    <w:rsid w:val="00A40524"/>
    <w:rsid w:val="00A413FC"/>
    <w:rsid w:val="00A41CE8"/>
    <w:rsid w:val="00A43D7C"/>
    <w:rsid w:val="00A44725"/>
    <w:rsid w:val="00A447B8"/>
    <w:rsid w:val="00A44D5B"/>
    <w:rsid w:val="00A455E3"/>
    <w:rsid w:val="00A469C2"/>
    <w:rsid w:val="00A46E86"/>
    <w:rsid w:val="00A47AF8"/>
    <w:rsid w:val="00A47D3B"/>
    <w:rsid w:val="00A517F4"/>
    <w:rsid w:val="00A51962"/>
    <w:rsid w:val="00A525E3"/>
    <w:rsid w:val="00A52A43"/>
    <w:rsid w:val="00A539B5"/>
    <w:rsid w:val="00A54306"/>
    <w:rsid w:val="00A54EB8"/>
    <w:rsid w:val="00A559AB"/>
    <w:rsid w:val="00A5661C"/>
    <w:rsid w:val="00A57C07"/>
    <w:rsid w:val="00A6030D"/>
    <w:rsid w:val="00A60A94"/>
    <w:rsid w:val="00A60D5E"/>
    <w:rsid w:val="00A61215"/>
    <w:rsid w:val="00A61A87"/>
    <w:rsid w:val="00A623FC"/>
    <w:rsid w:val="00A62F8A"/>
    <w:rsid w:val="00A630F4"/>
    <w:rsid w:val="00A66582"/>
    <w:rsid w:val="00A66A13"/>
    <w:rsid w:val="00A736FC"/>
    <w:rsid w:val="00A73F93"/>
    <w:rsid w:val="00A749FD"/>
    <w:rsid w:val="00A7555B"/>
    <w:rsid w:val="00A7569A"/>
    <w:rsid w:val="00A75BDB"/>
    <w:rsid w:val="00A75C4C"/>
    <w:rsid w:val="00A75CBB"/>
    <w:rsid w:val="00A75FA3"/>
    <w:rsid w:val="00A76DA1"/>
    <w:rsid w:val="00A771B3"/>
    <w:rsid w:val="00A80153"/>
    <w:rsid w:val="00A80AEF"/>
    <w:rsid w:val="00A813E4"/>
    <w:rsid w:val="00A83E73"/>
    <w:rsid w:val="00A84F45"/>
    <w:rsid w:val="00A85D5F"/>
    <w:rsid w:val="00A86032"/>
    <w:rsid w:val="00A87A1C"/>
    <w:rsid w:val="00A87BDA"/>
    <w:rsid w:val="00A87DAF"/>
    <w:rsid w:val="00A87F02"/>
    <w:rsid w:val="00A90220"/>
    <w:rsid w:val="00A90628"/>
    <w:rsid w:val="00A915E4"/>
    <w:rsid w:val="00A92FA0"/>
    <w:rsid w:val="00A93FBB"/>
    <w:rsid w:val="00A94465"/>
    <w:rsid w:val="00A94976"/>
    <w:rsid w:val="00A94B37"/>
    <w:rsid w:val="00A95AC0"/>
    <w:rsid w:val="00A95C68"/>
    <w:rsid w:val="00A95F63"/>
    <w:rsid w:val="00A9610D"/>
    <w:rsid w:val="00A96CB2"/>
    <w:rsid w:val="00AA0C03"/>
    <w:rsid w:val="00AA1999"/>
    <w:rsid w:val="00AA2ED3"/>
    <w:rsid w:val="00AA4362"/>
    <w:rsid w:val="00AA60C3"/>
    <w:rsid w:val="00AA6CC5"/>
    <w:rsid w:val="00AB09CB"/>
    <w:rsid w:val="00AB2987"/>
    <w:rsid w:val="00AB29EF"/>
    <w:rsid w:val="00AB2BA1"/>
    <w:rsid w:val="00AB4362"/>
    <w:rsid w:val="00AB543F"/>
    <w:rsid w:val="00AB611C"/>
    <w:rsid w:val="00AB64BD"/>
    <w:rsid w:val="00AB74F7"/>
    <w:rsid w:val="00AB7903"/>
    <w:rsid w:val="00AC0A39"/>
    <w:rsid w:val="00AC0AF9"/>
    <w:rsid w:val="00AC145B"/>
    <w:rsid w:val="00AC3938"/>
    <w:rsid w:val="00AC4E15"/>
    <w:rsid w:val="00AC522D"/>
    <w:rsid w:val="00AC5B93"/>
    <w:rsid w:val="00AC7C5F"/>
    <w:rsid w:val="00AD02F5"/>
    <w:rsid w:val="00AD0D1D"/>
    <w:rsid w:val="00AD0EB8"/>
    <w:rsid w:val="00AD1245"/>
    <w:rsid w:val="00AD28B2"/>
    <w:rsid w:val="00AD311E"/>
    <w:rsid w:val="00AD3FD9"/>
    <w:rsid w:val="00AD4332"/>
    <w:rsid w:val="00AD4606"/>
    <w:rsid w:val="00AD54F7"/>
    <w:rsid w:val="00AD7C25"/>
    <w:rsid w:val="00AE08BF"/>
    <w:rsid w:val="00AE1511"/>
    <w:rsid w:val="00AE285D"/>
    <w:rsid w:val="00AE392F"/>
    <w:rsid w:val="00AE3C40"/>
    <w:rsid w:val="00AE73A1"/>
    <w:rsid w:val="00AE7CC8"/>
    <w:rsid w:val="00AF018D"/>
    <w:rsid w:val="00AF0F8F"/>
    <w:rsid w:val="00AF1177"/>
    <w:rsid w:val="00AF14CA"/>
    <w:rsid w:val="00AF198B"/>
    <w:rsid w:val="00AF2A80"/>
    <w:rsid w:val="00AF2E32"/>
    <w:rsid w:val="00AF3A18"/>
    <w:rsid w:val="00AF3A85"/>
    <w:rsid w:val="00AF42EA"/>
    <w:rsid w:val="00AF4E76"/>
    <w:rsid w:val="00AF56CA"/>
    <w:rsid w:val="00AF5DF7"/>
    <w:rsid w:val="00AF7FD7"/>
    <w:rsid w:val="00B00531"/>
    <w:rsid w:val="00B00607"/>
    <w:rsid w:val="00B01762"/>
    <w:rsid w:val="00B01A86"/>
    <w:rsid w:val="00B01BCD"/>
    <w:rsid w:val="00B01DE2"/>
    <w:rsid w:val="00B0327C"/>
    <w:rsid w:val="00B034D6"/>
    <w:rsid w:val="00B03C39"/>
    <w:rsid w:val="00B0481E"/>
    <w:rsid w:val="00B04CC3"/>
    <w:rsid w:val="00B06175"/>
    <w:rsid w:val="00B06A52"/>
    <w:rsid w:val="00B06C5B"/>
    <w:rsid w:val="00B06DF6"/>
    <w:rsid w:val="00B07E37"/>
    <w:rsid w:val="00B1064A"/>
    <w:rsid w:val="00B11492"/>
    <w:rsid w:val="00B116C8"/>
    <w:rsid w:val="00B12C93"/>
    <w:rsid w:val="00B12CEC"/>
    <w:rsid w:val="00B12F97"/>
    <w:rsid w:val="00B1311A"/>
    <w:rsid w:val="00B13DBD"/>
    <w:rsid w:val="00B148D3"/>
    <w:rsid w:val="00B149F3"/>
    <w:rsid w:val="00B15291"/>
    <w:rsid w:val="00B15E46"/>
    <w:rsid w:val="00B15E80"/>
    <w:rsid w:val="00B16C18"/>
    <w:rsid w:val="00B16D42"/>
    <w:rsid w:val="00B17137"/>
    <w:rsid w:val="00B177AD"/>
    <w:rsid w:val="00B20A4E"/>
    <w:rsid w:val="00B21035"/>
    <w:rsid w:val="00B21318"/>
    <w:rsid w:val="00B21B8B"/>
    <w:rsid w:val="00B226E8"/>
    <w:rsid w:val="00B22711"/>
    <w:rsid w:val="00B2519C"/>
    <w:rsid w:val="00B25A9E"/>
    <w:rsid w:val="00B26427"/>
    <w:rsid w:val="00B26DC3"/>
    <w:rsid w:val="00B275B4"/>
    <w:rsid w:val="00B30FBD"/>
    <w:rsid w:val="00B317A7"/>
    <w:rsid w:val="00B31981"/>
    <w:rsid w:val="00B31C2B"/>
    <w:rsid w:val="00B31D60"/>
    <w:rsid w:val="00B32FBF"/>
    <w:rsid w:val="00B337B7"/>
    <w:rsid w:val="00B3656B"/>
    <w:rsid w:val="00B379C1"/>
    <w:rsid w:val="00B4217A"/>
    <w:rsid w:val="00B435ED"/>
    <w:rsid w:val="00B436CB"/>
    <w:rsid w:val="00B436FC"/>
    <w:rsid w:val="00B4503A"/>
    <w:rsid w:val="00B453C4"/>
    <w:rsid w:val="00B45DAE"/>
    <w:rsid w:val="00B461B3"/>
    <w:rsid w:val="00B46588"/>
    <w:rsid w:val="00B46737"/>
    <w:rsid w:val="00B46F4A"/>
    <w:rsid w:val="00B470E3"/>
    <w:rsid w:val="00B47ED5"/>
    <w:rsid w:val="00B51018"/>
    <w:rsid w:val="00B51266"/>
    <w:rsid w:val="00B5144E"/>
    <w:rsid w:val="00B51A64"/>
    <w:rsid w:val="00B5202C"/>
    <w:rsid w:val="00B5233E"/>
    <w:rsid w:val="00B53A2D"/>
    <w:rsid w:val="00B54212"/>
    <w:rsid w:val="00B54AD7"/>
    <w:rsid w:val="00B55F88"/>
    <w:rsid w:val="00B5722F"/>
    <w:rsid w:val="00B601CF"/>
    <w:rsid w:val="00B6039D"/>
    <w:rsid w:val="00B603C1"/>
    <w:rsid w:val="00B60FE2"/>
    <w:rsid w:val="00B6446F"/>
    <w:rsid w:val="00B644B1"/>
    <w:rsid w:val="00B653C4"/>
    <w:rsid w:val="00B65C65"/>
    <w:rsid w:val="00B66661"/>
    <w:rsid w:val="00B666BA"/>
    <w:rsid w:val="00B675A3"/>
    <w:rsid w:val="00B70A0C"/>
    <w:rsid w:val="00B71160"/>
    <w:rsid w:val="00B71272"/>
    <w:rsid w:val="00B7242A"/>
    <w:rsid w:val="00B731D7"/>
    <w:rsid w:val="00B740A4"/>
    <w:rsid w:val="00B7534C"/>
    <w:rsid w:val="00B765DA"/>
    <w:rsid w:val="00B76932"/>
    <w:rsid w:val="00B769C4"/>
    <w:rsid w:val="00B775FE"/>
    <w:rsid w:val="00B7782A"/>
    <w:rsid w:val="00B778ED"/>
    <w:rsid w:val="00B77FCC"/>
    <w:rsid w:val="00B8194D"/>
    <w:rsid w:val="00B81F47"/>
    <w:rsid w:val="00B827AA"/>
    <w:rsid w:val="00B8483A"/>
    <w:rsid w:val="00B84C66"/>
    <w:rsid w:val="00B85AFB"/>
    <w:rsid w:val="00B86C26"/>
    <w:rsid w:val="00B86DC7"/>
    <w:rsid w:val="00B87DD4"/>
    <w:rsid w:val="00B91837"/>
    <w:rsid w:val="00B928F6"/>
    <w:rsid w:val="00B92DBA"/>
    <w:rsid w:val="00B931D3"/>
    <w:rsid w:val="00B932B8"/>
    <w:rsid w:val="00B93507"/>
    <w:rsid w:val="00B9404B"/>
    <w:rsid w:val="00B945E5"/>
    <w:rsid w:val="00B9489D"/>
    <w:rsid w:val="00B94C5D"/>
    <w:rsid w:val="00B94D90"/>
    <w:rsid w:val="00B95CF1"/>
    <w:rsid w:val="00B97E5F"/>
    <w:rsid w:val="00BA09ED"/>
    <w:rsid w:val="00BA21DE"/>
    <w:rsid w:val="00BA2D52"/>
    <w:rsid w:val="00BA4994"/>
    <w:rsid w:val="00BA4DD1"/>
    <w:rsid w:val="00BA5BD6"/>
    <w:rsid w:val="00BA5F85"/>
    <w:rsid w:val="00BA63A8"/>
    <w:rsid w:val="00BA6FBF"/>
    <w:rsid w:val="00BA72A8"/>
    <w:rsid w:val="00BA759D"/>
    <w:rsid w:val="00BA7881"/>
    <w:rsid w:val="00BB004D"/>
    <w:rsid w:val="00BB0642"/>
    <w:rsid w:val="00BB092D"/>
    <w:rsid w:val="00BB234F"/>
    <w:rsid w:val="00BB236F"/>
    <w:rsid w:val="00BB38A0"/>
    <w:rsid w:val="00BB3C8B"/>
    <w:rsid w:val="00BB4B15"/>
    <w:rsid w:val="00BB5AF0"/>
    <w:rsid w:val="00BB5C1F"/>
    <w:rsid w:val="00BB5CBC"/>
    <w:rsid w:val="00BB7917"/>
    <w:rsid w:val="00BB7D23"/>
    <w:rsid w:val="00BB7DFD"/>
    <w:rsid w:val="00BC0485"/>
    <w:rsid w:val="00BC084D"/>
    <w:rsid w:val="00BC170D"/>
    <w:rsid w:val="00BC23E4"/>
    <w:rsid w:val="00BC2652"/>
    <w:rsid w:val="00BC4649"/>
    <w:rsid w:val="00BC53E7"/>
    <w:rsid w:val="00BC5B86"/>
    <w:rsid w:val="00BC6C1A"/>
    <w:rsid w:val="00BD0208"/>
    <w:rsid w:val="00BD022A"/>
    <w:rsid w:val="00BD087D"/>
    <w:rsid w:val="00BD36E5"/>
    <w:rsid w:val="00BD4B07"/>
    <w:rsid w:val="00BD56B5"/>
    <w:rsid w:val="00BD5918"/>
    <w:rsid w:val="00BD7706"/>
    <w:rsid w:val="00BD7750"/>
    <w:rsid w:val="00BD787C"/>
    <w:rsid w:val="00BD7924"/>
    <w:rsid w:val="00BE087D"/>
    <w:rsid w:val="00BE0AA9"/>
    <w:rsid w:val="00BE1BF2"/>
    <w:rsid w:val="00BE2C6C"/>
    <w:rsid w:val="00BE4134"/>
    <w:rsid w:val="00BE5800"/>
    <w:rsid w:val="00BE592C"/>
    <w:rsid w:val="00BE5E5D"/>
    <w:rsid w:val="00BE67D5"/>
    <w:rsid w:val="00BE6E95"/>
    <w:rsid w:val="00BE7823"/>
    <w:rsid w:val="00BF091E"/>
    <w:rsid w:val="00BF09DD"/>
    <w:rsid w:val="00BF0E93"/>
    <w:rsid w:val="00BF116E"/>
    <w:rsid w:val="00BF4859"/>
    <w:rsid w:val="00BF5C0E"/>
    <w:rsid w:val="00BF6ADD"/>
    <w:rsid w:val="00BF7E3A"/>
    <w:rsid w:val="00C02F13"/>
    <w:rsid w:val="00C03625"/>
    <w:rsid w:val="00C04173"/>
    <w:rsid w:val="00C0455B"/>
    <w:rsid w:val="00C071E0"/>
    <w:rsid w:val="00C079F5"/>
    <w:rsid w:val="00C10021"/>
    <w:rsid w:val="00C100CC"/>
    <w:rsid w:val="00C103E8"/>
    <w:rsid w:val="00C116C1"/>
    <w:rsid w:val="00C128D0"/>
    <w:rsid w:val="00C12C5F"/>
    <w:rsid w:val="00C15170"/>
    <w:rsid w:val="00C15280"/>
    <w:rsid w:val="00C15597"/>
    <w:rsid w:val="00C15F6D"/>
    <w:rsid w:val="00C1697E"/>
    <w:rsid w:val="00C20116"/>
    <w:rsid w:val="00C2048F"/>
    <w:rsid w:val="00C205DA"/>
    <w:rsid w:val="00C21BAB"/>
    <w:rsid w:val="00C21C52"/>
    <w:rsid w:val="00C21D3E"/>
    <w:rsid w:val="00C230D4"/>
    <w:rsid w:val="00C23551"/>
    <w:rsid w:val="00C2436C"/>
    <w:rsid w:val="00C246D8"/>
    <w:rsid w:val="00C25777"/>
    <w:rsid w:val="00C26292"/>
    <w:rsid w:val="00C267E4"/>
    <w:rsid w:val="00C26F98"/>
    <w:rsid w:val="00C27A4C"/>
    <w:rsid w:val="00C3087F"/>
    <w:rsid w:val="00C3398A"/>
    <w:rsid w:val="00C33BC8"/>
    <w:rsid w:val="00C34EBC"/>
    <w:rsid w:val="00C35B01"/>
    <w:rsid w:val="00C36284"/>
    <w:rsid w:val="00C36A1E"/>
    <w:rsid w:val="00C4070F"/>
    <w:rsid w:val="00C41C04"/>
    <w:rsid w:val="00C42ADC"/>
    <w:rsid w:val="00C42F0A"/>
    <w:rsid w:val="00C43663"/>
    <w:rsid w:val="00C438BB"/>
    <w:rsid w:val="00C438BE"/>
    <w:rsid w:val="00C45BB3"/>
    <w:rsid w:val="00C47F64"/>
    <w:rsid w:val="00C5166D"/>
    <w:rsid w:val="00C5324D"/>
    <w:rsid w:val="00C53479"/>
    <w:rsid w:val="00C53A15"/>
    <w:rsid w:val="00C53E61"/>
    <w:rsid w:val="00C545E5"/>
    <w:rsid w:val="00C55156"/>
    <w:rsid w:val="00C56698"/>
    <w:rsid w:val="00C569D6"/>
    <w:rsid w:val="00C57C88"/>
    <w:rsid w:val="00C57FF5"/>
    <w:rsid w:val="00C61114"/>
    <w:rsid w:val="00C62177"/>
    <w:rsid w:val="00C62724"/>
    <w:rsid w:val="00C62B58"/>
    <w:rsid w:val="00C62BA9"/>
    <w:rsid w:val="00C62BC8"/>
    <w:rsid w:val="00C643DF"/>
    <w:rsid w:val="00C66151"/>
    <w:rsid w:val="00C677B4"/>
    <w:rsid w:val="00C70743"/>
    <w:rsid w:val="00C70A4D"/>
    <w:rsid w:val="00C71D46"/>
    <w:rsid w:val="00C72BE6"/>
    <w:rsid w:val="00C73F3B"/>
    <w:rsid w:val="00C74F31"/>
    <w:rsid w:val="00C754B8"/>
    <w:rsid w:val="00C77ABB"/>
    <w:rsid w:val="00C804A3"/>
    <w:rsid w:val="00C80EAB"/>
    <w:rsid w:val="00C8265C"/>
    <w:rsid w:val="00C85D33"/>
    <w:rsid w:val="00C8755D"/>
    <w:rsid w:val="00C87757"/>
    <w:rsid w:val="00C9026F"/>
    <w:rsid w:val="00C9226C"/>
    <w:rsid w:val="00C926A6"/>
    <w:rsid w:val="00C926CC"/>
    <w:rsid w:val="00C938AA"/>
    <w:rsid w:val="00C94C11"/>
    <w:rsid w:val="00C950EC"/>
    <w:rsid w:val="00C95795"/>
    <w:rsid w:val="00C95840"/>
    <w:rsid w:val="00C95A7D"/>
    <w:rsid w:val="00C97477"/>
    <w:rsid w:val="00C97930"/>
    <w:rsid w:val="00CA15E1"/>
    <w:rsid w:val="00CA1EE9"/>
    <w:rsid w:val="00CA2654"/>
    <w:rsid w:val="00CA27D3"/>
    <w:rsid w:val="00CA3BD3"/>
    <w:rsid w:val="00CA47E2"/>
    <w:rsid w:val="00CA49DF"/>
    <w:rsid w:val="00CA57CF"/>
    <w:rsid w:val="00CA5A90"/>
    <w:rsid w:val="00CA5CDD"/>
    <w:rsid w:val="00CA6D00"/>
    <w:rsid w:val="00CB07B4"/>
    <w:rsid w:val="00CB1C31"/>
    <w:rsid w:val="00CB3E7E"/>
    <w:rsid w:val="00CB43F6"/>
    <w:rsid w:val="00CB4F93"/>
    <w:rsid w:val="00CB5520"/>
    <w:rsid w:val="00CB5842"/>
    <w:rsid w:val="00CB5D70"/>
    <w:rsid w:val="00CB5F84"/>
    <w:rsid w:val="00CB6DBE"/>
    <w:rsid w:val="00CC06F9"/>
    <w:rsid w:val="00CC119A"/>
    <w:rsid w:val="00CC1618"/>
    <w:rsid w:val="00CC23B9"/>
    <w:rsid w:val="00CC2882"/>
    <w:rsid w:val="00CC2B6E"/>
    <w:rsid w:val="00CC4535"/>
    <w:rsid w:val="00CC4B4D"/>
    <w:rsid w:val="00CC4E64"/>
    <w:rsid w:val="00CC63CE"/>
    <w:rsid w:val="00CC775F"/>
    <w:rsid w:val="00CD214B"/>
    <w:rsid w:val="00CD26DE"/>
    <w:rsid w:val="00CD2ADF"/>
    <w:rsid w:val="00CD2D6A"/>
    <w:rsid w:val="00CD5B2E"/>
    <w:rsid w:val="00CD661F"/>
    <w:rsid w:val="00CD6CF0"/>
    <w:rsid w:val="00CE00E0"/>
    <w:rsid w:val="00CE06FF"/>
    <w:rsid w:val="00CE072A"/>
    <w:rsid w:val="00CE1809"/>
    <w:rsid w:val="00CE2938"/>
    <w:rsid w:val="00CE2D6D"/>
    <w:rsid w:val="00CE4CEE"/>
    <w:rsid w:val="00CE5924"/>
    <w:rsid w:val="00CE5A3E"/>
    <w:rsid w:val="00CE6112"/>
    <w:rsid w:val="00CE6D79"/>
    <w:rsid w:val="00CE7B1F"/>
    <w:rsid w:val="00CF0D79"/>
    <w:rsid w:val="00CF1C6E"/>
    <w:rsid w:val="00CF1E3A"/>
    <w:rsid w:val="00CF2ED6"/>
    <w:rsid w:val="00CF3A7F"/>
    <w:rsid w:val="00CF4105"/>
    <w:rsid w:val="00CF42CD"/>
    <w:rsid w:val="00CF6F76"/>
    <w:rsid w:val="00CF7D9E"/>
    <w:rsid w:val="00D01F4D"/>
    <w:rsid w:val="00D02F6F"/>
    <w:rsid w:val="00D037D4"/>
    <w:rsid w:val="00D049D7"/>
    <w:rsid w:val="00D056DD"/>
    <w:rsid w:val="00D06552"/>
    <w:rsid w:val="00D100AE"/>
    <w:rsid w:val="00D10141"/>
    <w:rsid w:val="00D10B92"/>
    <w:rsid w:val="00D10C69"/>
    <w:rsid w:val="00D11BB5"/>
    <w:rsid w:val="00D1425D"/>
    <w:rsid w:val="00D1433D"/>
    <w:rsid w:val="00D146C8"/>
    <w:rsid w:val="00D14942"/>
    <w:rsid w:val="00D14B92"/>
    <w:rsid w:val="00D14E91"/>
    <w:rsid w:val="00D15226"/>
    <w:rsid w:val="00D15D0D"/>
    <w:rsid w:val="00D16B43"/>
    <w:rsid w:val="00D204F6"/>
    <w:rsid w:val="00D21D49"/>
    <w:rsid w:val="00D222E2"/>
    <w:rsid w:val="00D237B4"/>
    <w:rsid w:val="00D23A09"/>
    <w:rsid w:val="00D23BF9"/>
    <w:rsid w:val="00D242A1"/>
    <w:rsid w:val="00D25101"/>
    <w:rsid w:val="00D25ADA"/>
    <w:rsid w:val="00D268CB"/>
    <w:rsid w:val="00D30723"/>
    <w:rsid w:val="00D307A6"/>
    <w:rsid w:val="00D30ED1"/>
    <w:rsid w:val="00D31A66"/>
    <w:rsid w:val="00D325D9"/>
    <w:rsid w:val="00D33781"/>
    <w:rsid w:val="00D3403C"/>
    <w:rsid w:val="00D34720"/>
    <w:rsid w:val="00D34DD7"/>
    <w:rsid w:val="00D358A4"/>
    <w:rsid w:val="00D3715D"/>
    <w:rsid w:val="00D37B59"/>
    <w:rsid w:val="00D41357"/>
    <w:rsid w:val="00D4268D"/>
    <w:rsid w:val="00D42CEB"/>
    <w:rsid w:val="00D4306D"/>
    <w:rsid w:val="00D433B8"/>
    <w:rsid w:val="00D44DC1"/>
    <w:rsid w:val="00D4581C"/>
    <w:rsid w:val="00D465DD"/>
    <w:rsid w:val="00D468FA"/>
    <w:rsid w:val="00D47AFA"/>
    <w:rsid w:val="00D50349"/>
    <w:rsid w:val="00D5217C"/>
    <w:rsid w:val="00D525CE"/>
    <w:rsid w:val="00D53256"/>
    <w:rsid w:val="00D53C3E"/>
    <w:rsid w:val="00D54E49"/>
    <w:rsid w:val="00D55068"/>
    <w:rsid w:val="00D55696"/>
    <w:rsid w:val="00D55FDD"/>
    <w:rsid w:val="00D5746C"/>
    <w:rsid w:val="00D5751D"/>
    <w:rsid w:val="00D57D62"/>
    <w:rsid w:val="00D57F64"/>
    <w:rsid w:val="00D60D13"/>
    <w:rsid w:val="00D62F47"/>
    <w:rsid w:val="00D6357A"/>
    <w:rsid w:val="00D653DB"/>
    <w:rsid w:val="00D65D78"/>
    <w:rsid w:val="00D665A1"/>
    <w:rsid w:val="00D674AB"/>
    <w:rsid w:val="00D67F5C"/>
    <w:rsid w:val="00D718DF"/>
    <w:rsid w:val="00D7237B"/>
    <w:rsid w:val="00D72B1B"/>
    <w:rsid w:val="00D72B85"/>
    <w:rsid w:val="00D72BE6"/>
    <w:rsid w:val="00D753CE"/>
    <w:rsid w:val="00D7572E"/>
    <w:rsid w:val="00D757E8"/>
    <w:rsid w:val="00D77760"/>
    <w:rsid w:val="00D81D5C"/>
    <w:rsid w:val="00D81EB8"/>
    <w:rsid w:val="00D82741"/>
    <w:rsid w:val="00D82886"/>
    <w:rsid w:val="00D82C50"/>
    <w:rsid w:val="00D82DFA"/>
    <w:rsid w:val="00D833F9"/>
    <w:rsid w:val="00D83A48"/>
    <w:rsid w:val="00D83B7E"/>
    <w:rsid w:val="00D83E80"/>
    <w:rsid w:val="00D84E9E"/>
    <w:rsid w:val="00D8598A"/>
    <w:rsid w:val="00D8719F"/>
    <w:rsid w:val="00D900F2"/>
    <w:rsid w:val="00D9045D"/>
    <w:rsid w:val="00D90FB8"/>
    <w:rsid w:val="00D912A7"/>
    <w:rsid w:val="00D914D5"/>
    <w:rsid w:val="00D91D96"/>
    <w:rsid w:val="00D9307E"/>
    <w:rsid w:val="00D9365A"/>
    <w:rsid w:val="00D94034"/>
    <w:rsid w:val="00D950AF"/>
    <w:rsid w:val="00D9555F"/>
    <w:rsid w:val="00D9577A"/>
    <w:rsid w:val="00D95C50"/>
    <w:rsid w:val="00D962FB"/>
    <w:rsid w:val="00D973D9"/>
    <w:rsid w:val="00D97A07"/>
    <w:rsid w:val="00D97F0C"/>
    <w:rsid w:val="00DA06E3"/>
    <w:rsid w:val="00DA0909"/>
    <w:rsid w:val="00DA0B03"/>
    <w:rsid w:val="00DA1865"/>
    <w:rsid w:val="00DA2044"/>
    <w:rsid w:val="00DA4C4F"/>
    <w:rsid w:val="00DA6199"/>
    <w:rsid w:val="00DA6310"/>
    <w:rsid w:val="00DA73F4"/>
    <w:rsid w:val="00DA7F19"/>
    <w:rsid w:val="00DB036A"/>
    <w:rsid w:val="00DB1583"/>
    <w:rsid w:val="00DB1779"/>
    <w:rsid w:val="00DB28E6"/>
    <w:rsid w:val="00DB3AC1"/>
    <w:rsid w:val="00DB4235"/>
    <w:rsid w:val="00DB5184"/>
    <w:rsid w:val="00DB5609"/>
    <w:rsid w:val="00DB57E0"/>
    <w:rsid w:val="00DB7076"/>
    <w:rsid w:val="00DC058F"/>
    <w:rsid w:val="00DC163E"/>
    <w:rsid w:val="00DC2AF8"/>
    <w:rsid w:val="00DC3F1A"/>
    <w:rsid w:val="00DC6FF1"/>
    <w:rsid w:val="00DC79DA"/>
    <w:rsid w:val="00DC7AE3"/>
    <w:rsid w:val="00DC7C03"/>
    <w:rsid w:val="00DD0AFC"/>
    <w:rsid w:val="00DD1032"/>
    <w:rsid w:val="00DD17DA"/>
    <w:rsid w:val="00DD2503"/>
    <w:rsid w:val="00DD2E95"/>
    <w:rsid w:val="00DD30C9"/>
    <w:rsid w:val="00DD4233"/>
    <w:rsid w:val="00DD5E08"/>
    <w:rsid w:val="00DD6F88"/>
    <w:rsid w:val="00DD7BB9"/>
    <w:rsid w:val="00DE16A9"/>
    <w:rsid w:val="00DE1F5F"/>
    <w:rsid w:val="00DE2244"/>
    <w:rsid w:val="00DE50B0"/>
    <w:rsid w:val="00DE56D1"/>
    <w:rsid w:val="00DE5BB3"/>
    <w:rsid w:val="00DE6138"/>
    <w:rsid w:val="00DE6FA1"/>
    <w:rsid w:val="00DE7EF1"/>
    <w:rsid w:val="00DF0EFF"/>
    <w:rsid w:val="00DF1260"/>
    <w:rsid w:val="00DF1945"/>
    <w:rsid w:val="00DF1EAB"/>
    <w:rsid w:val="00DF20EE"/>
    <w:rsid w:val="00DF27AE"/>
    <w:rsid w:val="00DF3E83"/>
    <w:rsid w:val="00DF4A13"/>
    <w:rsid w:val="00DF4A9A"/>
    <w:rsid w:val="00DF513F"/>
    <w:rsid w:val="00DF5441"/>
    <w:rsid w:val="00DF57D5"/>
    <w:rsid w:val="00DF67D0"/>
    <w:rsid w:val="00DF6B4E"/>
    <w:rsid w:val="00DF715D"/>
    <w:rsid w:val="00DF7685"/>
    <w:rsid w:val="00E01AB6"/>
    <w:rsid w:val="00E02AC6"/>
    <w:rsid w:val="00E0396F"/>
    <w:rsid w:val="00E044E7"/>
    <w:rsid w:val="00E049AA"/>
    <w:rsid w:val="00E049E3"/>
    <w:rsid w:val="00E06CE4"/>
    <w:rsid w:val="00E06EA7"/>
    <w:rsid w:val="00E07B54"/>
    <w:rsid w:val="00E104E3"/>
    <w:rsid w:val="00E10847"/>
    <w:rsid w:val="00E10914"/>
    <w:rsid w:val="00E10F1D"/>
    <w:rsid w:val="00E115F0"/>
    <w:rsid w:val="00E1252C"/>
    <w:rsid w:val="00E13AF8"/>
    <w:rsid w:val="00E13E23"/>
    <w:rsid w:val="00E1451D"/>
    <w:rsid w:val="00E14D1A"/>
    <w:rsid w:val="00E158F8"/>
    <w:rsid w:val="00E179B8"/>
    <w:rsid w:val="00E2024F"/>
    <w:rsid w:val="00E20EEB"/>
    <w:rsid w:val="00E212FE"/>
    <w:rsid w:val="00E21B50"/>
    <w:rsid w:val="00E237E6"/>
    <w:rsid w:val="00E24395"/>
    <w:rsid w:val="00E26650"/>
    <w:rsid w:val="00E26AF8"/>
    <w:rsid w:val="00E27606"/>
    <w:rsid w:val="00E30809"/>
    <w:rsid w:val="00E30EA8"/>
    <w:rsid w:val="00E31893"/>
    <w:rsid w:val="00E31A67"/>
    <w:rsid w:val="00E328BD"/>
    <w:rsid w:val="00E32DFE"/>
    <w:rsid w:val="00E33C9B"/>
    <w:rsid w:val="00E35477"/>
    <w:rsid w:val="00E356FB"/>
    <w:rsid w:val="00E36605"/>
    <w:rsid w:val="00E36FF8"/>
    <w:rsid w:val="00E3708E"/>
    <w:rsid w:val="00E37ABE"/>
    <w:rsid w:val="00E37D5E"/>
    <w:rsid w:val="00E37DFF"/>
    <w:rsid w:val="00E40312"/>
    <w:rsid w:val="00E40346"/>
    <w:rsid w:val="00E4106C"/>
    <w:rsid w:val="00E4163C"/>
    <w:rsid w:val="00E41C88"/>
    <w:rsid w:val="00E4439E"/>
    <w:rsid w:val="00E44EEB"/>
    <w:rsid w:val="00E46731"/>
    <w:rsid w:val="00E50801"/>
    <w:rsid w:val="00E50FDC"/>
    <w:rsid w:val="00E50FF8"/>
    <w:rsid w:val="00E51990"/>
    <w:rsid w:val="00E51D3D"/>
    <w:rsid w:val="00E52093"/>
    <w:rsid w:val="00E528A3"/>
    <w:rsid w:val="00E52E12"/>
    <w:rsid w:val="00E52F25"/>
    <w:rsid w:val="00E53045"/>
    <w:rsid w:val="00E561F6"/>
    <w:rsid w:val="00E56DEC"/>
    <w:rsid w:val="00E5747C"/>
    <w:rsid w:val="00E60497"/>
    <w:rsid w:val="00E61562"/>
    <w:rsid w:val="00E6167A"/>
    <w:rsid w:val="00E61BE0"/>
    <w:rsid w:val="00E621E3"/>
    <w:rsid w:val="00E623F5"/>
    <w:rsid w:val="00E624BA"/>
    <w:rsid w:val="00E62AB7"/>
    <w:rsid w:val="00E6365A"/>
    <w:rsid w:val="00E636DE"/>
    <w:rsid w:val="00E638A4"/>
    <w:rsid w:val="00E65145"/>
    <w:rsid w:val="00E656FB"/>
    <w:rsid w:val="00E66335"/>
    <w:rsid w:val="00E6635B"/>
    <w:rsid w:val="00E665FD"/>
    <w:rsid w:val="00E66C89"/>
    <w:rsid w:val="00E708B8"/>
    <w:rsid w:val="00E71B0E"/>
    <w:rsid w:val="00E71FF6"/>
    <w:rsid w:val="00E72B42"/>
    <w:rsid w:val="00E73901"/>
    <w:rsid w:val="00E73A7E"/>
    <w:rsid w:val="00E7484E"/>
    <w:rsid w:val="00E74B23"/>
    <w:rsid w:val="00E75888"/>
    <w:rsid w:val="00E75EA9"/>
    <w:rsid w:val="00E76C0A"/>
    <w:rsid w:val="00E76EBF"/>
    <w:rsid w:val="00E80DE3"/>
    <w:rsid w:val="00E810EC"/>
    <w:rsid w:val="00E81BBF"/>
    <w:rsid w:val="00E81CE2"/>
    <w:rsid w:val="00E82E8A"/>
    <w:rsid w:val="00E83214"/>
    <w:rsid w:val="00E83B01"/>
    <w:rsid w:val="00E858B8"/>
    <w:rsid w:val="00E86260"/>
    <w:rsid w:val="00E8650E"/>
    <w:rsid w:val="00E86CFC"/>
    <w:rsid w:val="00E86EB0"/>
    <w:rsid w:val="00E90C10"/>
    <w:rsid w:val="00E90C1A"/>
    <w:rsid w:val="00E9169D"/>
    <w:rsid w:val="00E924B2"/>
    <w:rsid w:val="00E9335F"/>
    <w:rsid w:val="00E95906"/>
    <w:rsid w:val="00E95E83"/>
    <w:rsid w:val="00E9621C"/>
    <w:rsid w:val="00E9657E"/>
    <w:rsid w:val="00E97BB5"/>
    <w:rsid w:val="00EA106B"/>
    <w:rsid w:val="00EA519A"/>
    <w:rsid w:val="00EA722C"/>
    <w:rsid w:val="00EA77B4"/>
    <w:rsid w:val="00EA7BFB"/>
    <w:rsid w:val="00EB0627"/>
    <w:rsid w:val="00EB0D60"/>
    <w:rsid w:val="00EB106B"/>
    <w:rsid w:val="00EB19B7"/>
    <w:rsid w:val="00EB1BFA"/>
    <w:rsid w:val="00EB3937"/>
    <w:rsid w:val="00EB433F"/>
    <w:rsid w:val="00EB77D2"/>
    <w:rsid w:val="00EC05A6"/>
    <w:rsid w:val="00EC0DCB"/>
    <w:rsid w:val="00EC11AB"/>
    <w:rsid w:val="00EC1A72"/>
    <w:rsid w:val="00EC1ECF"/>
    <w:rsid w:val="00EC297B"/>
    <w:rsid w:val="00EC349F"/>
    <w:rsid w:val="00EC597C"/>
    <w:rsid w:val="00EC7293"/>
    <w:rsid w:val="00EC77A8"/>
    <w:rsid w:val="00ED136B"/>
    <w:rsid w:val="00ED1D30"/>
    <w:rsid w:val="00ED229A"/>
    <w:rsid w:val="00ED2903"/>
    <w:rsid w:val="00ED62BD"/>
    <w:rsid w:val="00ED6655"/>
    <w:rsid w:val="00ED6AE6"/>
    <w:rsid w:val="00EE0555"/>
    <w:rsid w:val="00EE3C05"/>
    <w:rsid w:val="00EE462C"/>
    <w:rsid w:val="00EE4A90"/>
    <w:rsid w:val="00EE4F03"/>
    <w:rsid w:val="00EE5248"/>
    <w:rsid w:val="00EE64F8"/>
    <w:rsid w:val="00EE6D17"/>
    <w:rsid w:val="00EE7F80"/>
    <w:rsid w:val="00EF042F"/>
    <w:rsid w:val="00EF06A0"/>
    <w:rsid w:val="00EF0F07"/>
    <w:rsid w:val="00EF0F0E"/>
    <w:rsid w:val="00EF1BC4"/>
    <w:rsid w:val="00EF27BB"/>
    <w:rsid w:val="00EF5A24"/>
    <w:rsid w:val="00EF7ADD"/>
    <w:rsid w:val="00F00593"/>
    <w:rsid w:val="00F00FEE"/>
    <w:rsid w:val="00F015F0"/>
    <w:rsid w:val="00F01C07"/>
    <w:rsid w:val="00F023B1"/>
    <w:rsid w:val="00F02EDA"/>
    <w:rsid w:val="00F03F9E"/>
    <w:rsid w:val="00F055DA"/>
    <w:rsid w:val="00F05F0B"/>
    <w:rsid w:val="00F06006"/>
    <w:rsid w:val="00F06B6A"/>
    <w:rsid w:val="00F07065"/>
    <w:rsid w:val="00F071C1"/>
    <w:rsid w:val="00F0725D"/>
    <w:rsid w:val="00F10766"/>
    <w:rsid w:val="00F10978"/>
    <w:rsid w:val="00F11E86"/>
    <w:rsid w:val="00F13763"/>
    <w:rsid w:val="00F13AFC"/>
    <w:rsid w:val="00F1428D"/>
    <w:rsid w:val="00F144E0"/>
    <w:rsid w:val="00F15754"/>
    <w:rsid w:val="00F1598C"/>
    <w:rsid w:val="00F15DF7"/>
    <w:rsid w:val="00F16A9D"/>
    <w:rsid w:val="00F20413"/>
    <w:rsid w:val="00F2224D"/>
    <w:rsid w:val="00F229DB"/>
    <w:rsid w:val="00F22C8C"/>
    <w:rsid w:val="00F22F9B"/>
    <w:rsid w:val="00F23352"/>
    <w:rsid w:val="00F2376E"/>
    <w:rsid w:val="00F23D17"/>
    <w:rsid w:val="00F253BD"/>
    <w:rsid w:val="00F27268"/>
    <w:rsid w:val="00F27956"/>
    <w:rsid w:val="00F27D1C"/>
    <w:rsid w:val="00F27EFC"/>
    <w:rsid w:val="00F31846"/>
    <w:rsid w:val="00F31A3B"/>
    <w:rsid w:val="00F33A2B"/>
    <w:rsid w:val="00F35DFB"/>
    <w:rsid w:val="00F369A9"/>
    <w:rsid w:val="00F370E4"/>
    <w:rsid w:val="00F3713A"/>
    <w:rsid w:val="00F4066A"/>
    <w:rsid w:val="00F40C28"/>
    <w:rsid w:val="00F43D21"/>
    <w:rsid w:val="00F44959"/>
    <w:rsid w:val="00F44C3A"/>
    <w:rsid w:val="00F44DD8"/>
    <w:rsid w:val="00F450EE"/>
    <w:rsid w:val="00F46812"/>
    <w:rsid w:val="00F508B4"/>
    <w:rsid w:val="00F50D46"/>
    <w:rsid w:val="00F51039"/>
    <w:rsid w:val="00F51F6A"/>
    <w:rsid w:val="00F531AE"/>
    <w:rsid w:val="00F534C8"/>
    <w:rsid w:val="00F5397F"/>
    <w:rsid w:val="00F562D9"/>
    <w:rsid w:val="00F56DE6"/>
    <w:rsid w:val="00F57C2C"/>
    <w:rsid w:val="00F57E5C"/>
    <w:rsid w:val="00F60058"/>
    <w:rsid w:val="00F61214"/>
    <w:rsid w:val="00F61DBC"/>
    <w:rsid w:val="00F62988"/>
    <w:rsid w:val="00F62CE7"/>
    <w:rsid w:val="00F6407A"/>
    <w:rsid w:val="00F64B2A"/>
    <w:rsid w:val="00F650F4"/>
    <w:rsid w:val="00F674CE"/>
    <w:rsid w:val="00F676F6"/>
    <w:rsid w:val="00F678F9"/>
    <w:rsid w:val="00F67DDE"/>
    <w:rsid w:val="00F7018F"/>
    <w:rsid w:val="00F708C9"/>
    <w:rsid w:val="00F71AB3"/>
    <w:rsid w:val="00F73E91"/>
    <w:rsid w:val="00F74277"/>
    <w:rsid w:val="00F74FC9"/>
    <w:rsid w:val="00F7666D"/>
    <w:rsid w:val="00F769AA"/>
    <w:rsid w:val="00F772B1"/>
    <w:rsid w:val="00F7752D"/>
    <w:rsid w:val="00F77BB7"/>
    <w:rsid w:val="00F8011C"/>
    <w:rsid w:val="00F820AD"/>
    <w:rsid w:val="00F83260"/>
    <w:rsid w:val="00F83BDF"/>
    <w:rsid w:val="00F84092"/>
    <w:rsid w:val="00F848C3"/>
    <w:rsid w:val="00F85098"/>
    <w:rsid w:val="00F864B5"/>
    <w:rsid w:val="00F87265"/>
    <w:rsid w:val="00F87AE0"/>
    <w:rsid w:val="00F87F3D"/>
    <w:rsid w:val="00F906D9"/>
    <w:rsid w:val="00F9085F"/>
    <w:rsid w:val="00F91BF8"/>
    <w:rsid w:val="00F91F22"/>
    <w:rsid w:val="00F92027"/>
    <w:rsid w:val="00F92452"/>
    <w:rsid w:val="00F92B3B"/>
    <w:rsid w:val="00F9407D"/>
    <w:rsid w:val="00F94135"/>
    <w:rsid w:val="00F949EE"/>
    <w:rsid w:val="00F955A4"/>
    <w:rsid w:val="00F964BD"/>
    <w:rsid w:val="00F96B3A"/>
    <w:rsid w:val="00F96BC6"/>
    <w:rsid w:val="00F96D0E"/>
    <w:rsid w:val="00F976EF"/>
    <w:rsid w:val="00F97DD9"/>
    <w:rsid w:val="00FA0165"/>
    <w:rsid w:val="00FA3A04"/>
    <w:rsid w:val="00FA3FA9"/>
    <w:rsid w:val="00FA4539"/>
    <w:rsid w:val="00FA4CA2"/>
    <w:rsid w:val="00FA5FA8"/>
    <w:rsid w:val="00FA69E9"/>
    <w:rsid w:val="00FA7938"/>
    <w:rsid w:val="00FA7F57"/>
    <w:rsid w:val="00FB0610"/>
    <w:rsid w:val="00FB0826"/>
    <w:rsid w:val="00FB112C"/>
    <w:rsid w:val="00FB1C0A"/>
    <w:rsid w:val="00FB1DD1"/>
    <w:rsid w:val="00FB38DB"/>
    <w:rsid w:val="00FB3D12"/>
    <w:rsid w:val="00FB400B"/>
    <w:rsid w:val="00FB4273"/>
    <w:rsid w:val="00FB579A"/>
    <w:rsid w:val="00FB5925"/>
    <w:rsid w:val="00FB7A34"/>
    <w:rsid w:val="00FC175E"/>
    <w:rsid w:val="00FC1D52"/>
    <w:rsid w:val="00FC239C"/>
    <w:rsid w:val="00FC3E7C"/>
    <w:rsid w:val="00FC4615"/>
    <w:rsid w:val="00FC484B"/>
    <w:rsid w:val="00FC4A81"/>
    <w:rsid w:val="00FC4DD9"/>
    <w:rsid w:val="00FC515E"/>
    <w:rsid w:val="00FC5406"/>
    <w:rsid w:val="00FC5955"/>
    <w:rsid w:val="00FC773B"/>
    <w:rsid w:val="00FC7CC1"/>
    <w:rsid w:val="00FC7F81"/>
    <w:rsid w:val="00FD017E"/>
    <w:rsid w:val="00FD037D"/>
    <w:rsid w:val="00FD2E2D"/>
    <w:rsid w:val="00FD3FD5"/>
    <w:rsid w:val="00FD5168"/>
    <w:rsid w:val="00FD6C52"/>
    <w:rsid w:val="00FD71AC"/>
    <w:rsid w:val="00FD7265"/>
    <w:rsid w:val="00FE0567"/>
    <w:rsid w:val="00FE0CAA"/>
    <w:rsid w:val="00FE10E3"/>
    <w:rsid w:val="00FE18D9"/>
    <w:rsid w:val="00FE253F"/>
    <w:rsid w:val="00FE3692"/>
    <w:rsid w:val="00FE3DEE"/>
    <w:rsid w:val="00FE4FD2"/>
    <w:rsid w:val="00FE554E"/>
    <w:rsid w:val="00FE59E9"/>
    <w:rsid w:val="00FE64FB"/>
    <w:rsid w:val="00FE6D43"/>
    <w:rsid w:val="00FE7B4E"/>
    <w:rsid w:val="00FF05C8"/>
    <w:rsid w:val="00FF1BB0"/>
    <w:rsid w:val="00FF28EE"/>
    <w:rsid w:val="00FF41D9"/>
    <w:rsid w:val="00FF4BCB"/>
    <w:rsid w:val="00FF6CB3"/>
    <w:rsid w:val="00FF75EA"/>
    <w:rsid w:val="00FF76D9"/>
    <w:rsid w:val="00FF77AF"/>
    <w:rsid w:val="00FF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FA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456E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2BAA"/>
    <w:pPr>
      <w:keepNext/>
      <w:numPr>
        <w:ilvl w:val="2"/>
        <w:numId w:val="6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56E0B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2BAA"/>
    <w:rPr>
      <w:rFonts w:ascii="Arial" w:hAnsi="Arial" w:cs="Arial"/>
      <w:b/>
      <w:bCs/>
      <w:sz w:val="26"/>
      <w:szCs w:val="26"/>
      <w:lang w:eastAsia="ar-SA" w:bidi="ar-SA"/>
    </w:rPr>
  </w:style>
  <w:style w:type="character" w:styleId="Hyperlink">
    <w:name w:val="Hyperlink"/>
    <w:basedOn w:val="DefaultParagraphFont"/>
    <w:uiPriority w:val="99"/>
    <w:rsid w:val="00C57C88"/>
    <w:rPr>
      <w:rFonts w:cs="Times New Roman"/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456E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56E0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56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E0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9B5234"/>
    <w:rPr>
      <w:rFonts w:cs="Times New Roman"/>
      <w:b/>
      <w:bCs/>
    </w:rPr>
  </w:style>
  <w:style w:type="paragraph" w:styleId="NoSpacing">
    <w:name w:val="No Spacing"/>
    <w:uiPriority w:val="99"/>
    <w:qFormat/>
    <w:rsid w:val="00E61562"/>
    <w:rPr>
      <w:lang w:eastAsia="en-US"/>
    </w:rPr>
  </w:style>
  <w:style w:type="table" w:styleId="TableGrid">
    <w:name w:val="Table Grid"/>
    <w:basedOn w:val="TableNormal"/>
    <w:uiPriority w:val="99"/>
    <w:rsid w:val="008633C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E3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340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E3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406"/>
    <w:rPr>
      <w:rFonts w:cs="Times New Roman"/>
    </w:rPr>
  </w:style>
  <w:style w:type="paragraph" w:customStyle="1" w:styleId="1">
    <w:name w:val="1.Номерация"/>
    <w:basedOn w:val="Normal"/>
    <w:link w:val="10"/>
    <w:uiPriority w:val="99"/>
    <w:rsid w:val="00AD4332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1">
    <w:name w:val="1.1. основной текст"/>
    <w:basedOn w:val="1"/>
    <w:link w:val="110"/>
    <w:uiPriority w:val="99"/>
    <w:rsid w:val="00AD4332"/>
    <w:pPr>
      <w:numPr>
        <w:ilvl w:val="1"/>
      </w:numPr>
      <w:tabs>
        <w:tab w:val="clear" w:pos="928"/>
      </w:tabs>
      <w:spacing w:after="0" w:line="360" w:lineRule="auto"/>
    </w:pPr>
  </w:style>
  <w:style w:type="paragraph" w:customStyle="1" w:styleId="111">
    <w:name w:val="1.1.1. осн. подпункт"/>
    <w:basedOn w:val="11"/>
    <w:link w:val="1110"/>
    <w:uiPriority w:val="99"/>
    <w:rsid w:val="00AD4332"/>
    <w:pPr>
      <w:numPr>
        <w:ilvl w:val="2"/>
      </w:numPr>
    </w:pPr>
  </w:style>
  <w:style w:type="character" w:customStyle="1" w:styleId="1110">
    <w:name w:val="1.1.1. осн. подпункт Знак"/>
    <w:basedOn w:val="DefaultParagraphFont"/>
    <w:link w:val="111"/>
    <w:uiPriority w:val="99"/>
    <w:locked/>
    <w:rsid w:val="00AD433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0000000">
    <w:name w:val="0000000"/>
    <w:basedOn w:val="1"/>
    <w:link w:val="00000000"/>
    <w:uiPriority w:val="99"/>
    <w:rsid w:val="008A342E"/>
    <w:pPr>
      <w:numPr>
        <w:numId w:val="0"/>
      </w:numPr>
      <w:tabs>
        <w:tab w:val="clear" w:pos="928"/>
        <w:tab w:val="left" w:pos="142"/>
        <w:tab w:val="left" w:pos="1134"/>
        <w:tab w:val="num" w:pos="1440"/>
      </w:tabs>
      <w:ind w:left="1440" w:hanging="720"/>
    </w:pPr>
  </w:style>
  <w:style w:type="character" w:customStyle="1" w:styleId="00000000">
    <w:name w:val="0000000 Знак"/>
    <w:basedOn w:val="DefaultParagraphFont"/>
    <w:link w:val="0000000"/>
    <w:uiPriority w:val="99"/>
    <w:locked/>
    <w:rsid w:val="008A342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0">
    <w:name w:val="1.1. основной текст Знак"/>
    <w:basedOn w:val="DefaultParagraphFont"/>
    <w:link w:val="11"/>
    <w:uiPriority w:val="99"/>
    <w:locked/>
    <w:rsid w:val="008A342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1.Номерация Знак"/>
    <w:basedOn w:val="DefaultParagraphFont"/>
    <w:link w:val="1"/>
    <w:uiPriority w:val="99"/>
    <w:locked/>
    <w:rsid w:val="009B717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2F531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303E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Emphasis">
    <w:name w:val="Emphasis"/>
    <w:basedOn w:val="DefaultParagraphFont"/>
    <w:uiPriority w:val="99"/>
    <w:qFormat/>
    <w:rsid w:val="007E77F8"/>
    <w:rPr>
      <w:rFonts w:cs="Times New Roman"/>
      <w:i/>
      <w:iCs/>
    </w:rPr>
  </w:style>
  <w:style w:type="character" w:customStyle="1" w:styleId="a0">
    <w:name w:val="Обычный шрифт отчета"/>
    <w:uiPriority w:val="99"/>
    <w:rsid w:val="00A90220"/>
    <w:rPr>
      <w:rFonts w:ascii="TimesDL" w:hAnsi="TimesDL"/>
      <w:sz w:val="24"/>
      <w:vertAlign w:val="baseline"/>
      <w:lang w:val="ru-RU"/>
    </w:rPr>
  </w:style>
  <w:style w:type="character" w:customStyle="1" w:styleId="apple-style-span">
    <w:name w:val="apple-style-span"/>
    <w:basedOn w:val="DefaultParagraphFont"/>
    <w:uiPriority w:val="99"/>
    <w:rsid w:val="009C7677"/>
    <w:rPr>
      <w:rFonts w:cs="Times New Roman"/>
    </w:rPr>
  </w:style>
  <w:style w:type="paragraph" w:styleId="ListParagraph">
    <w:name w:val="List Paragraph"/>
    <w:basedOn w:val="Normal"/>
    <w:uiPriority w:val="99"/>
    <w:qFormat/>
    <w:rsid w:val="0098365D"/>
    <w:pPr>
      <w:ind w:left="720"/>
      <w:contextualSpacing/>
    </w:pPr>
  </w:style>
  <w:style w:type="paragraph" w:customStyle="1" w:styleId="ConsPlusTitle">
    <w:name w:val="ConsPlusTitle"/>
    <w:uiPriority w:val="99"/>
    <w:rsid w:val="00FD6C52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a">
    <w:name w:val="Админ"/>
    <w:basedOn w:val="Normal"/>
    <w:uiPriority w:val="99"/>
    <w:rsid w:val="006A2BAA"/>
    <w:pPr>
      <w:numPr>
        <w:ilvl w:val="1"/>
        <w:numId w:val="6"/>
      </w:numPr>
    </w:pPr>
  </w:style>
  <w:style w:type="character" w:customStyle="1" w:styleId="ConsPlusNormal0">
    <w:name w:val="ConsPlusNormal Знак"/>
    <w:link w:val="ConsPlusNormal"/>
    <w:uiPriority w:val="99"/>
    <w:locked/>
    <w:rsid w:val="006A2BAA"/>
    <w:rPr>
      <w:rFonts w:ascii="Arial" w:hAnsi="Arial"/>
      <w:sz w:val="22"/>
      <w:lang w:eastAsia="ru-RU"/>
    </w:rPr>
  </w:style>
  <w:style w:type="character" w:customStyle="1" w:styleId="a1">
    <w:name w:val="Основной текст_"/>
    <w:link w:val="6"/>
    <w:uiPriority w:val="99"/>
    <w:locked/>
    <w:rsid w:val="006B0CAC"/>
    <w:rPr>
      <w:sz w:val="24"/>
      <w:shd w:val="clear" w:color="auto" w:fill="FFFFFF"/>
    </w:rPr>
  </w:style>
  <w:style w:type="paragraph" w:customStyle="1" w:styleId="6">
    <w:name w:val="Основной текст6"/>
    <w:basedOn w:val="Normal"/>
    <w:link w:val="a1"/>
    <w:uiPriority w:val="99"/>
    <w:rsid w:val="006B0CAC"/>
    <w:pPr>
      <w:shd w:val="clear" w:color="auto" w:fill="FFFFFF"/>
      <w:spacing w:after="0" w:line="298" w:lineRule="exact"/>
      <w:jc w:val="center"/>
    </w:pPr>
    <w:rPr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63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63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63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konuradm.ru/index.php?mod=soc3" TargetMode="External"/><Relationship Id="rId13" Type="http://schemas.openxmlformats.org/officeDocument/2006/relationships/hyperlink" Target="http://www.baikonuradm.ru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konuradm.ru/index.htm" TargetMode="External"/><Relationship Id="rId12" Type="http://schemas.openxmlformats.org/officeDocument/2006/relationships/hyperlink" Target="http://www.baikonuradm.ru/index.php?mod1=npb1&amp;npbid=104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ikonuradm.ru/index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aikonuradm.ru/index.php?mod=soc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ikonuradm.ru/index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5993</TotalTime>
  <Pages>31</Pages>
  <Words>11562</Words>
  <Characters>-32766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Утебасов Б.М.</dc:creator>
  <cp:keywords/>
  <dc:description/>
  <cp:lastModifiedBy>rosfinnadzor</cp:lastModifiedBy>
  <cp:revision>1494</cp:revision>
  <cp:lastPrinted>2015-08-27T10:43:00Z</cp:lastPrinted>
  <dcterms:created xsi:type="dcterms:W3CDTF">2013-04-06T08:24:00Z</dcterms:created>
  <dcterms:modified xsi:type="dcterms:W3CDTF">2015-09-21T06:06:00Z</dcterms:modified>
</cp:coreProperties>
</file>